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1CCC5" w14:textId="4E620918" w:rsidR="009565AD" w:rsidRPr="009B4F12" w:rsidRDefault="009C1C44" w:rsidP="009B4F12">
      <w:pPr>
        <w:pStyle w:val="Tytudokumentu"/>
        <w:spacing w:before="4200"/>
        <w:rPr>
          <w:sz w:val="64"/>
          <w:szCs w:val="64"/>
        </w:rPr>
      </w:pPr>
      <w:r>
        <w:rPr>
          <w:sz w:val="64"/>
          <w:szCs w:val="64"/>
        </w:rPr>
        <w:t xml:space="preserve">Opis wdrażania </w:t>
      </w:r>
      <w:r w:rsidR="00F97E3D">
        <w:rPr>
          <w:sz w:val="64"/>
          <w:szCs w:val="64"/>
        </w:rPr>
        <w:t xml:space="preserve">częściowej </w:t>
      </w:r>
      <w:r w:rsidR="00F97E3D">
        <w:rPr>
          <w:sz w:val="64"/>
          <w:szCs w:val="64"/>
        </w:rPr>
        <w:br/>
        <w:t>realizacji</w:t>
      </w:r>
      <w:r w:rsidR="0021771C">
        <w:rPr>
          <w:sz w:val="64"/>
          <w:szCs w:val="64"/>
        </w:rPr>
        <w:t xml:space="preserve"> recept </w:t>
      </w:r>
    </w:p>
    <w:p w14:paraId="18E7C373" w14:textId="77777777" w:rsidR="0027293F" w:rsidRPr="002F1E2B" w:rsidRDefault="0027293F" w:rsidP="0027293F">
      <w:pPr>
        <w:rPr>
          <w:rFonts w:asciiTheme="minorHAnsi" w:hAnsiTheme="minorHAnsi" w:cstheme="minorHAnsi"/>
        </w:rPr>
      </w:pPr>
    </w:p>
    <w:p w14:paraId="0E41D22C" w14:textId="77777777" w:rsidR="0027293F" w:rsidRPr="002F1E2B" w:rsidRDefault="0027293F" w:rsidP="0027293F">
      <w:pPr>
        <w:rPr>
          <w:rFonts w:asciiTheme="minorHAnsi" w:hAnsiTheme="minorHAnsi" w:cstheme="minorHAnsi"/>
        </w:rPr>
      </w:pPr>
    </w:p>
    <w:p w14:paraId="4C62F33E" w14:textId="799D2535" w:rsidR="009565AD" w:rsidRPr="002F1E2B" w:rsidRDefault="00523A5F" w:rsidP="00135A73">
      <w:pPr>
        <w:pStyle w:val="Podtytu"/>
        <w:rPr>
          <w:b w:val="0"/>
          <w:smallCaps w:val="0"/>
        </w:rPr>
        <w:sectPr w:rsidR="009565AD" w:rsidRPr="002F1E2B" w:rsidSect="00133F2D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417" w:right="1417" w:bottom="1417" w:left="1417" w:header="680" w:footer="708" w:gutter="0"/>
          <w:cols w:space="708"/>
          <w:titlePg/>
          <w:docGrid w:linePitch="360"/>
        </w:sectPr>
      </w:pPr>
      <w:r w:rsidRPr="002F1E2B">
        <w:t>Dokument</w:t>
      </w:r>
      <w:r w:rsidR="00C80ED0" w:rsidRPr="002F1E2B">
        <w:t xml:space="preserve"> opracowany w ramach projektu </w:t>
      </w:r>
      <w:r w:rsidR="00C80ED0" w:rsidRPr="002F1E2B">
        <w:br/>
        <w:t xml:space="preserve">„Elektroniczna Platforma Gromadzenia, Analizy i Udostępniania zasobów cyfrowych o Zdarzeniach Medycznych" (P1) </w:t>
      </w:r>
      <w:r w:rsidR="00C21290">
        <w:br w:type="page"/>
      </w:r>
    </w:p>
    <w:tbl>
      <w:tblPr>
        <w:tblW w:w="0" w:type="auto"/>
        <w:tblInd w:w="108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1698"/>
        <w:gridCol w:w="2527"/>
        <w:gridCol w:w="1974"/>
        <w:gridCol w:w="2735"/>
      </w:tblGrid>
      <w:tr w:rsidR="00A26A05" w:rsidRPr="002F1E2B" w14:paraId="47B451F5" w14:textId="77777777" w:rsidTr="6CAD74D3">
        <w:trPr>
          <w:trHeight w:val="340"/>
        </w:trPr>
        <w:tc>
          <w:tcPr>
            <w:tcW w:w="9000" w:type="dxa"/>
            <w:gridSpan w:val="4"/>
            <w:shd w:val="clear" w:color="auto" w:fill="17365D" w:themeFill="text2" w:themeFillShade="BF"/>
          </w:tcPr>
          <w:p w14:paraId="4AE17E3A" w14:textId="77777777" w:rsidR="00425E74" w:rsidRPr="002F1E2B" w:rsidRDefault="00731E1A" w:rsidP="00731E1A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lastRenderedPageBreak/>
              <w:t>Metryka</w:t>
            </w:r>
          </w:p>
        </w:tc>
      </w:tr>
      <w:tr w:rsidR="00A26A05" w:rsidRPr="002F1E2B" w14:paraId="66203B10" w14:textId="77777777" w:rsidTr="6CAD74D3">
        <w:trPr>
          <w:trHeight w:val="340"/>
        </w:trPr>
        <w:tc>
          <w:tcPr>
            <w:tcW w:w="1701" w:type="dxa"/>
            <w:shd w:val="clear" w:color="auto" w:fill="17365D" w:themeFill="text2" w:themeFillShade="BF"/>
          </w:tcPr>
          <w:p w14:paraId="6BB90A81" w14:textId="77777777" w:rsidR="0050733C" w:rsidRPr="002F1E2B" w:rsidRDefault="00DE1B42" w:rsidP="00DE1B42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W</w:t>
            </w:r>
            <w:r w:rsidR="0050733C" w:rsidRPr="002F1E2B">
              <w:rPr>
                <w:rFonts w:asciiTheme="minorHAnsi" w:hAnsiTheme="minorHAnsi" w:cstheme="minorHAnsi"/>
                <w:color w:val="auto"/>
              </w:rPr>
              <w:t>łaściciel</w:t>
            </w:r>
          </w:p>
        </w:tc>
        <w:tc>
          <w:tcPr>
            <w:tcW w:w="7299" w:type="dxa"/>
            <w:gridSpan w:val="3"/>
            <w:shd w:val="clear" w:color="auto" w:fill="auto"/>
          </w:tcPr>
          <w:p w14:paraId="34D4E349" w14:textId="67842280" w:rsidR="0050733C" w:rsidRPr="002F1E2B" w:rsidRDefault="00C80ED0" w:rsidP="00B10D82">
            <w:pPr>
              <w:pStyle w:val="tabelanormalny"/>
            </w:pPr>
            <w:r w:rsidRPr="002F1E2B">
              <w:t xml:space="preserve">Centrum </w:t>
            </w:r>
            <w:proofErr w:type="spellStart"/>
            <w:r w:rsidR="00350A52" w:rsidRPr="002F1E2B">
              <w:t>eZdrowia</w:t>
            </w:r>
            <w:proofErr w:type="spellEnd"/>
          </w:p>
        </w:tc>
      </w:tr>
      <w:tr w:rsidR="00A26A05" w:rsidRPr="002F1E2B" w14:paraId="21A81171" w14:textId="77777777" w:rsidTr="6CAD74D3">
        <w:trPr>
          <w:trHeight w:val="340"/>
        </w:trPr>
        <w:tc>
          <w:tcPr>
            <w:tcW w:w="1701" w:type="dxa"/>
            <w:shd w:val="clear" w:color="auto" w:fill="17365D" w:themeFill="text2" w:themeFillShade="BF"/>
          </w:tcPr>
          <w:p w14:paraId="7D86C2F4" w14:textId="77777777" w:rsidR="0050733C" w:rsidRPr="002F1E2B" w:rsidRDefault="00DE1B42" w:rsidP="007B3E49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A</w:t>
            </w:r>
            <w:r w:rsidR="0050733C" w:rsidRPr="002F1E2B">
              <w:rPr>
                <w:rFonts w:asciiTheme="minorHAnsi" w:hAnsiTheme="minorHAnsi" w:cstheme="minorHAnsi"/>
                <w:color w:val="auto"/>
              </w:rPr>
              <w:t>utorzy</w:t>
            </w:r>
          </w:p>
        </w:tc>
        <w:tc>
          <w:tcPr>
            <w:tcW w:w="7299" w:type="dxa"/>
            <w:gridSpan w:val="3"/>
            <w:shd w:val="clear" w:color="auto" w:fill="auto"/>
          </w:tcPr>
          <w:p w14:paraId="35F20B4B" w14:textId="76A3BA05" w:rsidR="0050733C" w:rsidRPr="002F1E2B" w:rsidRDefault="00350A52" w:rsidP="00B10D82">
            <w:pPr>
              <w:pStyle w:val="tabelanormalny"/>
            </w:pPr>
            <w:r w:rsidRPr="002F1E2B">
              <w:t xml:space="preserve">Centrum </w:t>
            </w:r>
            <w:proofErr w:type="spellStart"/>
            <w:r w:rsidRPr="002F1E2B">
              <w:t>eZdrowia</w:t>
            </w:r>
            <w:proofErr w:type="spellEnd"/>
          </w:p>
        </w:tc>
      </w:tr>
      <w:tr w:rsidR="00A26A05" w:rsidRPr="002F1E2B" w14:paraId="06605B2D" w14:textId="77777777" w:rsidTr="6CAD74D3">
        <w:trPr>
          <w:trHeight w:val="340"/>
        </w:trPr>
        <w:tc>
          <w:tcPr>
            <w:tcW w:w="1701" w:type="dxa"/>
            <w:shd w:val="clear" w:color="auto" w:fill="17365D" w:themeFill="text2" w:themeFillShade="BF"/>
          </w:tcPr>
          <w:p w14:paraId="47B1E3AF" w14:textId="77777777" w:rsidR="00731E1A" w:rsidRPr="002F1E2B" w:rsidRDefault="00731E1A" w:rsidP="007B3E49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Zatwierdzający</w:t>
            </w:r>
          </w:p>
        </w:tc>
        <w:tc>
          <w:tcPr>
            <w:tcW w:w="2552" w:type="dxa"/>
            <w:shd w:val="clear" w:color="auto" w:fill="auto"/>
          </w:tcPr>
          <w:p w14:paraId="0E787CEE" w14:textId="505F458B" w:rsidR="00731E1A" w:rsidRPr="002F1E2B" w:rsidRDefault="00350A52" w:rsidP="00B10D82">
            <w:pPr>
              <w:pStyle w:val="tabelanormalny"/>
            </w:pPr>
            <w:r w:rsidRPr="002F1E2B">
              <w:t xml:space="preserve">Centrum </w:t>
            </w:r>
            <w:proofErr w:type="spellStart"/>
            <w:r w:rsidRPr="002F1E2B">
              <w:t>eZdrowia</w:t>
            </w:r>
            <w:proofErr w:type="spellEnd"/>
          </w:p>
        </w:tc>
        <w:tc>
          <w:tcPr>
            <w:tcW w:w="1984" w:type="dxa"/>
            <w:shd w:val="clear" w:color="auto" w:fill="17365D" w:themeFill="text2" w:themeFillShade="BF"/>
          </w:tcPr>
          <w:p w14:paraId="3F5D6D75" w14:textId="77777777" w:rsidR="00731E1A" w:rsidRPr="002F1E2B" w:rsidRDefault="00731E1A" w:rsidP="00731E1A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Data zatwierdzenia</w:t>
            </w:r>
          </w:p>
        </w:tc>
        <w:tc>
          <w:tcPr>
            <w:tcW w:w="2763" w:type="dxa"/>
            <w:shd w:val="clear" w:color="auto" w:fill="auto"/>
          </w:tcPr>
          <w:p w14:paraId="7E3D07C7" w14:textId="3C08701A" w:rsidR="00731E1A" w:rsidRPr="002F1E2B" w:rsidRDefault="00350A52" w:rsidP="00B10D82">
            <w:pPr>
              <w:pStyle w:val="tabelanormalny"/>
            </w:pPr>
            <w:r w:rsidRPr="002F1E2B">
              <w:t>202</w:t>
            </w:r>
            <w:r w:rsidR="00F97E3D">
              <w:t>4</w:t>
            </w:r>
            <w:r w:rsidRPr="002F1E2B">
              <w:t>-</w:t>
            </w:r>
            <w:r w:rsidR="00F97E3D">
              <w:t>04</w:t>
            </w:r>
            <w:r w:rsidRPr="002F1E2B">
              <w:t>-</w:t>
            </w:r>
            <w:r w:rsidR="00DF236F">
              <w:t>XX</w:t>
            </w:r>
          </w:p>
        </w:tc>
      </w:tr>
      <w:tr w:rsidR="00A26A05" w:rsidRPr="002F1E2B" w14:paraId="102BAD7C" w14:textId="77777777" w:rsidTr="6CAD74D3">
        <w:trPr>
          <w:trHeight w:val="340"/>
        </w:trPr>
        <w:tc>
          <w:tcPr>
            <w:tcW w:w="1701" w:type="dxa"/>
            <w:shd w:val="clear" w:color="auto" w:fill="17365D" w:themeFill="text2" w:themeFillShade="BF"/>
          </w:tcPr>
          <w:p w14:paraId="399686D2" w14:textId="77777777" w:rsidR="00425E74" w:rsidRPr="002F1E2B" w:rsidRDefault="00DE1B42" w:rsidP="007B3E49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W</w:t>
            </w:r>
            <w:r w:rsidR="00425E74" w:rsidRPr="002F1E2B">
              <w:rPr>
                <w:rFonts w:asciiTheme="minorHAnsi" w:hAnsiTheme="minorHAnsi" w:cstheme="minorHAnsi"/>
                <w:color w:val="auto"/>
              </w:rPr>
              <w:t>ersja</w:t>
            </w:r>
          </w:p>
        </w:tc>
        <w:tc>
          <w:tcPr>
            <w:tcW w:w="2552" w:type="dxa"/>
            <w:shd w:val="clear" w:color="auto" w:fill="auto"/>
          </w:tcPr>
          <w:p w14:paraId="5EBEE5FA" w14:textId="4632D3FE" w:rsidR="00425E74" w:rsidRPr="002F1E2B" w:rsidRDefault="00350A52" w:rsidP="00B10D82">
            <w:pPr>
              <w:pStyle w:val="tabelanormalny"/>
            </w:pPr>
            <w:r w:rsidRPr="002F1E2B">
              <w:t>1.0</w:t>
            </w:r>
          </w:p>
        </w:tc>
        <w:tc>
          <w:tcPr>
            <w:tcW w:w="1984" w:type="dxa"/>
            <w:shd w:val="clear" w:color="auto" w:fill="17365D" w:themeFill="text2" w:themeFillShade="BF"/>
          </w:tcPr>
          <w:p w14:paraId="5C8990CB" w14:textId="77777777" w:rsidR="00425E74" w:rsidRPr="002F1E2B" w:rsidRDefault="00DE1B42" w:rsidP="007B3E49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S</w:t>
            </w:r>
            <w:r w:rsidR="00425E74" w:rsidRPr="002F1E2B">
              <w:rPr>
                <w:rFonts w:asciiTheme="minorHAnsi" w:hAnsiTheme="minorHAnsi" w:cstheme="minorHAnsi"/>
                <w:color w:val="auto"/>
              </w:rPr>
              <w:t>tatus</w:t>
            </w:r>
            <w:r w:rsidR="00943DD7" w:rsidRPr="002F1E2B">
              <w:rPr>
                <w:rFonts w:asciiTheme="minorHAnsi" w:hAnsiTheme="minorHAnsi" w:cstheme="minorHAnsi"/>
                <w:color w:val="auto"/>
              </w:rPr>
              <w:t xml:space="preserve"> dokumentu</w:t>
            </w:r>
          </w:p>
        </w:tc>
        <w:tc>
          <w:tcPr>
            <w:tcW w:w="2763" w:type="dxa"/>
            <w:shd w:val="clear" w:color="auto" w:fill="auto"/>
          </w:tcPr>
          <w:p w14:paraId="2484A7F2" w14:textId="77777777" w:rsidR="00425E74" w:rsidRPr="002F1E2B" w:rsidRDefault="005A58C6" w:rsidP="00B10D82">
            <w:pPr>
              <w:pStyle w:val="tabelanormalny"/>
            </w:pPr>
            <w:r w:rsidRPr="002F1E2B">
              <w:t>Do</w:t>
            </w:r>
            <w:r w:rsidR="00DE1B42" w:rsidRPr="002F1E2B">
              <w:t xml:space="preserve"> akceptacji</w:t>
            </w:r>
          </w:p>
        </w:tc>
      </w:tr>
      <w:tr w:rsidR="00A26A05" w:rsidRPr="002F1E2B" w14:paraId="6E5FD3A0" w14:textId="77777777" w:rsidTr="6CAD74D3">
        <w:trPr>
          <w:trHeight w:val="340"/>
        </w:trPr>
        <w:tc>
          <w:tcPr>
            <w:tcW w:w="1701" w:type="dxa"/>
            <w:shd w:val="clear" w:color="auto" w:fill="17365D" w:themeFill="text2" w:themeFillShade="BF"/>
          </w:tcPr>
          <w:p w14:paraId="76AB14DB" w14:textId="77777777" w:rsidR="0050733C" w:rsidRPr="002F1E2B" w:rsidRDefault="00DE1B42" w:rsidP="007B3E49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D</w:t>
            </w:r>
            <w:r w:rsidR="0050733C" w:rsidRPr="002F1E2B">
              <w:rPr>
                <w:rFonts w:asciiTheme="minorHAnsi" w:hAnsiTheme="minorHAnsi" w:cstheme="minorHAnsi"/>
                <w:color w:val="auto"/>
              </w:rPr>
              <w:t>ata utworzenia</w:t>
            </w:r>
          </w:p>
        </w:tc>
        <w:tc>
          <w:tcPr>
            <w:tcW w:w="2552" w:type="dxa"/>
            <w:shd w:val="clear" w:color="auto" w:fill="auto"/>
          </w:tcPr>
          <w:p w14:paraId="1C4C1936" w14:textId="6E7B266D" w:rsidR="0050733C" w:rsidRPr="002F1E2B" w:rsidRDefault="0027293F" w:rsidP="00B10D82">
            <w:pPr>
              <w:pStyle w:val="tabelanormalny"/>
            </w:pPr>
            <w:r w:rsidRPr="002F1E2B">
              <w:t>20</w:t>
            </w:r>
            <w:r w:rsidR="00350A52" w:rsidRPr="002F1E2B">
              <w:t>2</w:t>
            </w:r>
            <w:r w:rsidR="00F97E3D">
              <w:t>4</w:t>
            </w:r>
            <w:r w:rsidRPr="002F1E2B">
              <w:t>-</w:t>
            </w:r>
            <w:r w:rsidR="009C1C44">
              <w:t>12</w:t>
            </w:r>
            <w:r w:rsidR="006D1EDD" w:rsidRPr="002F1E2B">
              <w:t>-</w:t>
            </w:r>
            <w:r w:rsidR="009C1C44">
              <w:t>16</w:t>
            </w:r>
          </w:p>
        </w:tc>
        <w:tc>
          <w:tcPr>
            <w:tcW w:w="1984" w:type="dxa"/>
            <w:shd w:val="clear" w:color="auto" w:fill="17365D" w:themeFill="text2" w:themeFillShade="BF"/>
          </w:tcPr>
          <w:p w14:paraId="2E6FE5A4" w14:textId="77777777" w:rsidR="0050733C" w:rsidRPr="002F1E2B" w:rsidRDefault="00DE1B42" w:rsidP="007B3E49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D</w:t>
            </w:r>
            <w:r w:rsidR="0050733C" w:rsidRPr="002F1E2B">
              <w:rPr>
                <w:rFonts w:asciiTheme="minorHAnsi" w:hAnsiTheme="minorHAnsi" w:cstheme="minorHAnsi"/>
                <w:color w:val="auto"/>
              </w:rPr>
              <w:t>ata ostatniej modyfikacji</w:t>
            </w:r>
          </w:p>
        </w:tc>
        <w:tc>
          <w:tcPr>
            <w:tcW w:w="2763" w:type="dxa"/>
            <w:shd w:val="clear" w:color="auto" w:fill="auto"/>
          </w:tcPr>
          <w:p w14:paraId="15C980D3" w14:textId="3B5EC3D9" w:rsidR="0050733C" w:rsidRPr="002F1E2B" w:rsidRDefault="009C1C44" w:rsidP="00B10D82">
            <w:pPr>
              <w:pStyle w:val="tabelanormalny"/>
            </w:pPr>
            <w:r w:rsidRPr="002F1E2B">
              <w:t>202</w:t>
            </w:r>
            <w:r>
              <w:t>4</w:t>
            </w:r>
            <w:r w:rsidRPr="002F1E2B">
              <w:t>-</w:t>
            </w:r>
            <w:r>
              <w:t>12</w:t>
            </w:r>
            <w:r w:rsidRPr="002F1E2B">
              <w:t>-</w:t>
            </w:r>
            <w:r>
              <w:t>1</w:t>
            </w:r>
            <w:r>
              <w:t>7</w:t>
            </w:r>
          </w:p>
        </w:tc>
      </w:tr>
    </w:tbl>
    <w:p w14:paraId="6D468B12" w14:textId="77777777" w:rsidR="0050733C" w:rsidRPr="002F1E2B" w:rsidRDefault="0050733C" w:rsidP="0050733C">
      <w:pPr>
        <w:rPr>
          <w:rFonts w:asciiTheme="minorHAnsi" w:hAnsiTheme="minorHAnsi" w:cstheme="minorHAnsi"/>
          <w:b/>
        </w:rPr>
      </w:pPr>
    </w:p>
    <w:tbl>
      <w:tblPr>
        <w:tblW w:w="0" w:type="auto"/>
        <w:tblInd w:w="108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1270"/>
        <w:gridCol w:w="1130"/>
        <w:gridCol w:w="2419"/>
        <w:gridCol w:w="4113"/>
      </w:tblGrid>
      <w:tr w:rsidR="00A26A05" w:rsidRPr="002F1E2B" w14:paraId="5965221D" w14:textId="77777777" w:rsidTr="6CAD74D3">
        <w:trPr>
          <w:trHeight w:val="340"/>
        </w:trPr>
        <w:tc>
          <w:tcPr>
            <w:tcW w:w="8932" w:type="dxa"/>
            <w:gridSpan w:val="4"/>
            <w:shd w:val="clear" w:color="auto" w:fill="17365D" w:themeFill="text2" w:themeFillShade="BF"/>
          </w:tcPr>
          <w:p w14:paraId="46522BBF" w14:textId="77777777" w:rsidR="00425E74" w:rsidRPr="002F1E2B" w:rsidRDefault="009C4A74" w:rsidP="00B51BAF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H</w:t>
            </w:r>
            <w:r w:rsidR="00425E74" w:rsidRPr="002F1E2B">
              <w:rPr>
                <w:rFonts w:asciiTheme="minorHAnsi" w:hAnsiTheme="minorHAnsi" w:cstheme="minorHAnsi"/>
                <w:color w:val="auto"/>
              </w:rPr>
              <w:t>istoria zmian</w:t>
            </w:r>
          </w:p>
        </w:tc>
      </w:tr>
      <w:tr w:rsidR="00A26A05" w:rsidRPr="002F1E2B" w14:paraId="63E47A6C" w14:textId="77777777" w:rsidTr="6CAD74D3">
        <w:trPr>
          <w:trHeight w:val="340"/>
        </w:trPr>
        <w:tc>
          <w:tcPr>
            <w:tcW w:w="1270" w:type="dxa"/>
            <w:shd w:val="clear" w:color="auto" w:fill="17365D" w:themeFill="text2" w:themeFillShade="BF"/>
          </w:tcPr>
          <w:p w14:paraId="17DAA9AD" w14:textId="77777777" w:rsidR="0050733C" w:rsidRPr="002F1E2B" w:rsidRDefault="0050733C" w:rsidP="00B51BAF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Data</w:t>
            </w:r>
            <w:r w:rsidR="00DE1B42" w:rsidRPr="002F1E2B">
              <w:rPr>
                <w:rFonts w:asciiTheme="minorHAnsi" w:hAnsiTheme="minorHAnsi" w:cstheme="minorHAnsi"/>
                <w:color w:val="auto"/>
              </w:rPr>
              <w:t xml:space="preserve"> zmiany</w:t>
            </w:r>
          </w:p>
        </w:tc>
        <w:tc>
          <w:tcPr>
            <w:tcW w:w="1130" w:type="dxa"/>
            <w:shd w:val="clear" w:color="auto" w:fill="17365D" w:themeFill="text2" w:themeFillShade="BF"/>
          </w:tcPr>
          <w:p w14:paraId="3AABFDFB" w14:textId="77777777" w:rsidR="0050733C" w:rsidRPr="002F1E2B" w:rsidRDefault="00B356EC" w:rsidP="00B51BAF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W</w:t>
            </w:r>
            <w:r w:rsidR="0050733C" w:rsidRPr="002F1E2B">
              <w:rPr>
                <w:rFonts w:asciiTheme="minorHAnsi" w:hAnsiTheme="minorHAnsi" w:cstheme="minorHAnsi"/>
                <w:color w:val="auto"/>
              </w:rPr>
              <w:t>ersja</w:t>
            </w:r>
          </w:p>
        </w:tc>
        <w:tc>
          <w:tcPr>
            <w:tcW w:w="2419" w:type="dxa"/>
            <w:shd w:val="clear" w:color="auto" w:fill="17365D" w:themeFill="text2" w:themeFillShade="BF"/>
          </w:tcPr>
          <w:p w14:paraId="733B5F7F" w14:textId="77777777" w:rsidR="0050733C" w:rsidRPr="002F1E2B" w:rsidRDefault="0050733C" w:rsidP="00B51BAF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Autor zmiany</w:t>
            </w:r>
          </w:p>
        </w:tc>
        <w:tc>
          <w:tcPr>
            <w:tcW w:w="4113" w:type="dxa"/>
            <w:shd w:val="clear" w:color="auto" w:fill="17365D" w:themeFill="text2" w:themeFillShade="BF"/>
          </w:tcPr>
          <w:p w14:paraId="47CB78C2" w14:textId="77777777" w:rsidR="0050733C" w:rsidRPr="002F1E2B" w:rsidRDefault="0050733C" w:rsidP="00B51BAF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 xml:space="preserve">Opis </w:t>
            </w:r>
            <w:r w:rsidR="00DE1B42" w:rsidRPr="002F1E2B">
              <w:rPr>
                <w:rFonts w:asciiTheme="minorHAnsi" w:hAnsiTheme="minorHAnsi" w:cstheme="minorHAnsi"/>
                <w:color w:val="auto"/>
              </w:rPr>
              <w:t>wprowadzonej w dokumencie zmiany</w:t>
            </w:r>
          </w:p>
        </w:tc>
      </w:tr>
      <w:tr w:rsidR="00F97E3D" w:rsidRPr="002F1E2B" w14:paraId="5469706B" w14:textId="77777777" w:rsidTr="00F97E3D">
        <w:trPr>
          <w:trHeight w:val="340"/>
        </w:trPr>
        <w:tc>
          <w:tcPr>
            <w:tcW w:w="1270" w:type="dxa"/>
            <w:shd w:val="clear" w:color="auto" w:fill="auto"/>
          </w:tcPr>
          <w:p w14:paraId="4F397A2B" w14:textId="631D5481" w:rsidR="00F97E3D" w:rsidRPr="002F1E2B" w:rsidRDefault="007E50C6" w:rsidP="00B10D82">
            <w:pPr>
              <w:pStyle w:val="tabelanormalny"/>
            </w:pPr>
            <w:r w:rsidRPr="002F1E2B">
              <w:t>202</w:t>
            </w:r>
            <w:r>
              <w:t>4</w:t>
            </w:r>
            <w:r w:rsidRPr="002F1E2B">
              <w:t>-</w:t>
            </w:r>
            <w:r>
              <w:t>12</w:t>
            </w:r>
            <w:r w:rsidRPr="002F1E2B">
              <w:t>-</w:t>
            </w:r>
            <w:r>
              <w:t>16</w:t>
            </w:r>
          </w:p>
        </w:tc>
        <w:tc>
          <w:tcPr>
            <w:tcW w:w="1130" w:type="dxa"/>
            <w:shd w:val="clear" w:color="auto" w:fill="auto"/>
          </w:tcPr>
          <w:p w14:paraId="6B10A3E7" w14:textId="333AD58C" w:rsidR="00F97E3D" w:rsidRPr="002F1E2B" w:rsidRDefault="00F97E3D" w:rsidP="00B10D82">
            <w:pPr>
              <w:pStyle w:val="tabelanormalny"/>
            </w:pPr>
            <w:r w:rsidRPr="002F1E2B">
              <w:t>1.0</w:t>
            </w:r>
          </w:p>
        </w:tc>
        <w:tc>
          <w:tcPr>
            <w:tcW w:w="2419" w:type="dxa"/>
            <w:shd w:val="clear" w:color="auto" w:fill="auto"/>
          </w:tcPr>
          <w:p w14:paraId="786CBE6A" w14:textId="164CA784" w:rsidR="00F97E3D" w:rsidRPr="002F1E2B" w:rsidRDefault="00F97E3D" w:rsidP="00B10D82">
            <w:pPr>
              <w:pStyle w:val="tabelanormalny"/>
            </w:pPr>
            <w:proofErr w:type="spellStart"/>
            <w:r w:rsidRPr="002F1E2B">
              <w:t>CeZ</w:t>
            </w:r>
            <w:proofErr w:type="spellEnd"/>
          </w:p>
        </w:tc>
        <w:tc>
          <w:tcPr>
            <w:tcW w:w="4113" w:type="dxa"/>
            <w:shd w:val="clear" w:color="auto" w:fill="auto"/>
          </w:tcPr>
          <w:p w14:paraId="7ED1DF1E" w14:textId="77777777" w:rsidR="00F97E3D" w:rsidRPr="002F1E2B" w:rsidRDefault="00F97E3D" w:rsidP="00B10D82">
            <w:pPr>
              <w:pStyle w:val="tabelanormalny"/>
            </w:pPr>
            <w:r w:rsidRPr="002F1E2B">
              <w:t>Wersja inicjalna</w:t>
            </w:r>
          </w:p>
        </w:tc>
      </w:tr>
    </w:tbl>
    <w:p w14:paraId="480FC9C2" w14:textId="77777777" w:rsidR="0050733C" w:rsidRPr="002F1E2B" w:rsidRDefault="0050733C" w:rsidP="0050733C">
      <w:pPr>
        <w:rPr>
          <w:rFonts w:asciiTheme="minorHAnsi" w:hAnsiTheme="minorHAnsi" w:cstheme="minorHAnsi"/>
          <w:b/>
        </w:rPr>
      </w:pPr>
    </w:p>
    <w:tbl>
      <w:tblPr>
        <w:tblW w:w="9000" w:type="dxa"/>
        <w:tblInd w:w="108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4" w:space="0" w:color="7F7F7F"/>
          <w:insideV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7440"/>
      </w:tblGrid>
      <w:tr w:rsidR="00A26A05" w:rsidRPr="002F1E2B" w14:paraId="65817DF5" w14:textId="77777777" w:rsidTr="1030A92A">
        <w:trPr>
          <w:trHeight w:val="397"/>
          <w:tblHeader/>
        </w:trPr>
        <w:tc>
          <w:tcPr>
            <w:tcW w:w="9000" w:type="dxa"/>
            <w:gridSpan w:val="2"/>
            <w:shd w:val="clear" w:color="auto" w:fill="17365D" w:themeFill="text2" w:themeFillShade="BF"/>
          </w:tcPr>
          <w:p w14:paraId="20BBF3B7" w14:textId="77777777" w:rsidR="009565AD" w:rsidRPr="002F1E2B" w:rsidRDefault="00943DD7" w:rsidP="007B3E49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Dokumenty powiązane</w:t>
            </w:r>
          </w:p>
        </w:tc>
      </w:tr>
      <w:tr w:rsidR="00A26A05" w:rsidRPr="002F1E2B" w14:paraId="3696D4A3" w14:textId="77777777" w:rsidTr="1030A92A">
        <w:trPr>
          <w:trHeight w:val="397"/>
        </w:trPr>
        <w:tc>
          <w:tcPr>
            <w:tcW w:w="1560" w:type="dxa"/>
            <w:shd w:val="clear" w:color="auto" w:fill="17365D" w:themeFill="text2" w:themeFillShade="BF"/>
          </w:tcPr>
          <w:p w14:paraId="33CA0EF9" w14:textId="77777777" w:rsidR="00731E1A" w:rsidRPr="002F1E2B" w:rsidRDefault="00731E1A" w:rsidP="00DE1B42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Nazwa pliku</w:t>
            </w:r>
          </w:p>
        </w:tc>
        <w:tc>
          <w:tcPr>
            <w:tcW w:w="7440" w:type="dxa"/>
            <w:shd w:val="clear" w:color="auto" w:fill="auto"/>
          </w:tcPr>
          <w:p w14:paraId="69AD40AB" w14:textId="77777777" w:rsidR="00731E1A" w:rsidRPr="002F1E2B" w:rsidRDefault="00731E1A" w:rsidP="00B10D82">
            <w:pPr>
              <w:pStyle w:val="tabelanormalny"/>
            </w:pPr>
          </w:p>
        </w:tc>
      </w:tr>
      <w:tr w:rsidR="00A26A05" w:rsidRPr="002F1E2B" w14:paraId="0C489598" w14:textId="77777777" w:rsidTr="1030A92A">
        <w:trPr>
          <w:trHeight w:val="397"/>
        </w:trPr>
        <w:tc>
          <w:tcPr>
            <w:tcW w:w="1560" w:type="dxa"/>
            <w:shd w:val="clear" w:color="auto" w:fill="17365D" w:themeFill="text2" w:themeFillShade="BF"/>
          </w:tcPr>
          <w:p w14:paraId="53683600" w14:textId="77777777" w:rsidR="00C0080B" w:rsidRPr="002F1E2B" w:rsidRDefault="00C0080B" w:rsidP="00DE1B42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Łącze</w:t>
            </w:r>
          </w:p>
        </w:tc>
        <w:tc>
          <w:tcPr>
            <w:tcW w:w="7440" w:type="dxa"/>
            <w:shd w:val="clear" w:color="auto" w:fill="auto"/>
          </w:tcPr>
          <w:p w14:paraId="5FEC6E19" w14:textId="77777777" w:rsidR="00C0080B" w:rsidRPr="002F1E2B" w:rsidRDefault="00C0080B" w:rsidP="00B10D82">
            <w:pPr>
              <w:pStyle w:val="tabelanormalny"/>
            </w:pPr>
          </w:p>
        </w:tc>
      </w:tr>
      <w:tr w:rsidR="00A26A05" w:rsidRPr="002F1E2B" w14:paraId="454C4841" w14:textId="77777777" w:rsidTr="1030A92A">
        <w:trPr>
          <w:trHeight w:val="397"/>
        </w:trPr>
        <w:tc>
          <w:tcPr>
            <w:tcW w:w="1560" w:type="dxa"/>
            <w:tcBorders>
              <w:bottom w:val="single" w:sz="12" w:space="0" w:color="808080" w:themeColor="background1" w:themeShade="80"/>
            </w:tcBorders>
            <w:shd w:val="clear" w:color="auto" w:fill="17365D" w:themeFill="text2" w:themeFillShade="BF"/>
          </w:tcPr>
          <w:p w14:paraId="579F99E5" w14:textId="77777777" w:rsidR="008902B0" w:rsidRPr="002F1E2B" w:rsidRDefault="008902B0" w:rsidP="00DE1B42">
            <w:pPr>
              <w:pStyle w:val="Tabelanagwekdolewej"/>
              <w:rPr>
                <w:rFonts w:asciiTheme="minorHAnsi" w:hAnsiTheme="minorHAnsi" w:cstheme="minorHAnsi"/>
                <w:color w:val="auto"/>
              </w:rPr>
            </w:pPr>
            <w:r w:rsidRPr="002F1E2B">
              <w:rPr>
                <w:rFonts w:asciiTheme="minorHAnsi" w:hAnsiTheme="minorHAnsi" w:cstheme="minorHAnsi"/>
                <w:color w:val="auto"/>
              </w:rPr>
              <w:t>Zakres</w:t>
            </w:r>
          </w:p>
        </w:tc>
        <w:tc>
          <w:tcPr>
            <w:tcW w:w="7440" w:type="dxa"/>
            <w:tcBorders>
              <w:bottom w:val="single" w:sz="12" w:space="0" w:color="808080" w:themeColor="background1" w:themeShade="80"/>
            </w:tcBorders>
            <w:shd w:val="clear" w:color="auto" w:fill="auto"/>
          </w:tcPr>
          <w:p w14:paraId="20DFD071" w14:textId="77777777" w:rsidR="008902B0" w:rsidRPr="002F1E2B" w:rsidRDefault="008902B0" w:rsidP="00B10D82">
            <w:pPr>
              <w:pStyle w:val="tabelanormalny"/>
            </w:pPr>
          </w:p>
        </w:tc>
      </w:tr>
    </w:tbl>
    <w:p w14:paraId="2B5E0223" w14:textId="63CE497F" w:rsidR="00D87DAF" w:rsidRDefault="00D87DAF">
      <w:pPr>
        <w:spacing w:before="0" w:after="0" w:line="240" w:lineRule="auto"/>
        <w:jc w:val="left"/>
        <w:rPr>
          <w:highlight w:val="yellow"/>
        </w:rPr>
      </w:pPr>
      <w:r w:rsidRPr="6CAD74D3">
        <w:rPr>
          <w:highlight w:val="yellow"/>
        </w:rPr>
        <w:br w:type="page"/>
      </w:r>
    </w:p>
    <w:p w14:paraId="01D68ECA" w14:textId="1306E25B" w:rsidR="6CAD74D3" w:rsidRDefault="6CAD74D3" w:rsidP="6CAD74D3">
      <w:pPr>
        <w:spacing w:before="0" w:after="0" w:line="240" w:lineRule="auto"/>
        <w:jc w:val="left"/>
        <w:rPr>
          <w:highlight w:val="yellow"/>
        </w:rPr>
      </w:pPr>
    </w:p>
    <w:p w14:paraId="09EEA96B" w14:textId="36151E81" w:rsidR="0080770F" w:rsidRPr="0080770F" w:rsidRDefault="0080770F" w:rsidP="0080770F">
      <w:pPr>
        <w:pStyle w:val="Spistreci1"/>
      </w:pPr>
      <w:r w:rsidRPr="0080770F">
        <w:t>Spis treści</w:t>
      </w:r>
    </w:p>
    <w:p w14:paraId="15857CB9" w14:textId="41CDFD5F" w:rsidR="00D572F5" w:rsidRDefault="00AC7064">
      <w:pPr>
        <w:pStyle w:val="Spistreci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l-PL"/>
        </w:rPr>
      </w:pPr>
      <w:r>
        <w:fldChar w:fldCharType="begin"/>
      </w:r>
      <w:r w:rsidR="28D61277">
        <w:instrText>TOC \o "1-3" \h \z \u</w:instrText>
      </w:r>
      <w:r>
        <w:fldChar w:fldCharType="separate"/>
      </w:r>
      <w:hyperlink w:anchor="_Toc185323655" w:history="1">
        <w:r w:rsidR="00D572F5" w:rsidRPr="00CD0108">
          <w:rPr>
            <w:rStyle w:val="Hipercze"/>
            <w:noProof/>
          </w:rPr>
          <w:t>1.</w:t>
        </w:r>
        <w:r w:rsidR="00D572F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pl-PL"/>
          </w:rPr>
          <w:tab/>
        </w:r>
        <w:r w:rsidR="00D572F5" w:rsidRPr="00CD0108">
          <w:rPr>
            <w:rStyle w:val="Hipercze"/>
            <w:noProof/>
          </w:rPr>
          <w:t>Wstęp</w:t>
        </w:r>
        <w:r w:rsidR="00D572F5">
          <w:rPr>
            <w:noProof/>
            <w:webHidden/>
          </w:rPr>
          <w:tab/>
        </w:r>
        <w:r w:rsidR="00D572F5">
          <w:rPr>
            <w:noProof/>
            <w:webHidden/>
          </w:rPr>
          <w:fldChar w:fldCharType="begin"/>
        </w:r>
        <w:r w:rsidR="00D572F5">
          <w:rPr>
            <w:noProof/>
            <w:webHidden/>
          </w:rPr>
          <w:instrText xml:space="preserve"> PAGEREF _Toc185323655 \h </w:instrText>
        </w:r>
        <w:r w:rsidR="00D572F5">
          <w:rPr>
            <w:noProof/>
            <w:webHidden/>
          </w:rPr>
        </w:r>
        <w:r w:rsidR="00D572F5">
          <w:rPr>
            <w:noProof/>
            <w:webHidden/>
          </w:rPr>
          <w:fldChar w:fldCharType="separate"/>
        </w:r>
        <w:r w:rsidR="00D572F5">
          <w:rPr>
            <w:noProof/>
            <w:webHidden/>
          </w:rPr>
          <w:t>4</w:t>
        </w:r>
        <w:r w:rsidR="00D572F5">
          <w:rPr>
            <w:noProof/>
            <w:webHidden/>
          </w:rPr>
          <w:fldChar w:fldCharType="end"/>
        </w:r>
      </w:hyperlink>
    </w:p>
    <w:bookmarkStart w:id="0" w:name="_GoBack"/>
    <w:p w14:paraId="3D0E92C2" w14:textId="57775B08" w:rsidR="00D572F5" w:rsidRDefault="00D572F5">
      <w:pPr>
        <w:pStyle w:val="Spistreci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l-PL"/>
        </w:rPr>
      </w:pPr>
      <w:r w:rsidRPr="00CD0108">
        <w:rPr>
          <w:rStyle w:val="Hipercze"/>
          <w:noProof/>
        </w:rPr>
        <w:fldChar w:fldCharType="begin"/>
      </w:r>
      <w:r w:rsidRPr="00CD0108">
        <w:rPr>
          <w:rStyle w:val="Hipercze"/>
          <w:noProof/>
        </w:rPr>
        <w:instrText xml:space="preserve"> </w:instrText>
      </w:r>
      <w:r>
        <w:rPr>
          <w:noProof/>
        </w:rPr>
        <w:instrText>HYPERLINK \l "_Toc185323656"</w:instrText>
      </w:r>
      <w:r w:rsidRPr="00CD0108">
        <w:rPr>
          <w:rStyle w:val="Hipercze"/>
          <w:noProof/>
        </w:rPr>
        <w:instrText xml:space="preserve"> </w:instrText>
      </w:r>
      <w:r w:rsidRPr="00CD0108">
        <w:rPr>
          <w:rStyle w:val="Hipercze"/>
          <w:noProof/>
        </w:rPr>
      </w:r>
      <w:r w:rsidRPr="00CD0108">
        <w:rPr>
          <w:rStyle w:val="Hipercze"/>
          <w:noProof/>
        </w:rPr>
        <w:fldChar w:fldCharType="separate"/>
      </w:r>
      <w:r w:rsidRPr="00CD0108">
        <w:rPr>
          <w:rStyle w:val="Hipercze"/>
          <w:noProof/>
        </w:rPr>
        <w:t>2.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l-PL"/>
        </w:rPr>
        <w:tab/>
      </w:r>
      <w:r w:rsidRPr="00CD0108">
        <w:rPr>
          <w:rStyle w:val="Hipercze"/>
          <w:noProof/>
        </w:rPr>
        <w:t>Opis wdrażania rozwiązania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_Toc185323656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</w:t>
      </w:r>
      <w:r>
        <w:rPr>
          <w:noProof/>
          <w:webHidden/>
        </w:rPr>
        <w:fldChar w:fldCharType="end"/>
      </w:r>
      <w:r w:rsidRPr="00CD0108">
        <w:rPr>
          <w:rStyle w:val="Hipercze"/>
          <w:noProof/>
        </w:rPr>
        <w:fldChar w:fldCharType="end"/>
      </w:r>
    </w:p>
    <w:bookmarkEnd w:id="0"/>
    <w:p w14:paraId="7320F63D" w14:textId="38826570" w:rsidR="00D572F5" w:rsidRDefault="00D572F5">
      <w:pPr>
        <w:pStyle w:val="Spistreci2"/>
        <w:tabs>
          <w:tab w:val="left" w:pos="1474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  <w:lang w:eastAsia="pl-PL"/>
        </w:rPr>
      </w:pPr>
      <w:r w:rsidRPr="00CD0108">
        <w:rPr>
          <w:rStyle w:val="Hipercze"/>
          <w:noProof/>
        </w:rPr>
        <w:fldChar w:fldCharType="begin"/>
      </w:r>
      <w:r w:rsidRPr="00CD0108">
        <w:rPr>
          <w:rStyle w:val="Hipercze"/>
          <w:noProof/>
        </w:rPr>
        <w:instrText xml:space="preserve"> </w:instrText>
      </w:r>
      <w:r>
        <w:rPr>
          <w:noProof/>
        </w:rPr>
        <w:instrText>HYPERLINK \l "_Toc185323657"</w:instrText>
      </w:r>
      <w:r w:rsidRPr="00CD0108">
        <w:rPr>
          <w:rStyle w:val="Hipercze"/>
          <w:noProof/>
        </w:rPr>
        <w:instrText xml:space="preserve"> </w:instrText>
      </w:r>
      <w:r w:rsidRPr="00CD0108">
        <w:rPr>
          <w:rStyle w:val="Hipercze"/>
          <w:noProof/>
        </w:rPr>
      </w:r>
      <w:r w:rsidRPr="00CD0108">
        <w:rPr>
          <w:rStyle w:val="Hipercze"/>
          <w:noProof/>
        </w:rPr>
        <w:fldChar w:fldCharType="separate"/>
      </w:r>
      <w:r w:rsidRPr="00CD0108">
        <w:rPr>
          <w:rStyle w:val="Hipercze"/>
          <w:noProof/>
        </w:rPr>
        <w:t>2.1.</w:t>
      </w:r>
      <w:r>
        <w:rPr>
          <w:rFonts w:asciiTheme="minorHAnsi" w:eastAsiaTheme="minorEastAsia" w:hAnsiTheme="minorHAnsi" w:cstheme="minorBidi"/>
          <w:noProof/>
          <w:szCs w:val="22"/>
          <w:lang w:eastAsia="pl-PL"/>
        </w:rPr>
        <w:tab/>
      </w:r>
      <w:r w:rsidRPr="00CD0108">
        <w:rPr>
          <w:rStyle w:val="Hipercze"/>
          <w:noProof/>
        </w:rPr>
        <w:t>Faza przejściowa</w:t>
      </w:r>
      <w:r>
        <w:rPr>
          <w:noProof/>
          <w:webHidden/>
        </w:rPr>
        <w:tab/>
      </w:r>
      <w:r>
        <w:rPr>
          <w:noProof/>
          <w:webHidden/>
        </w:rPr>
        <w:fldChar w:fldCharType="begin"/>
      </w:r>
      <w:r>
        <w:rPr>
          <w:noProof/>
          <w:webHidden/>
        </w:rPr>
        <w:instrText xml:space="preserve"> PAGEREF _Toc185323657 \h </w:instrText>
      </w:r>
      <w:r>
        <w:rPr>
          <w:noProof/>
          <w:webHidden/>
        </w:rPr>
      </w:r>
      <w:r>
        <w:rPr>
          <w:noProof/>
          <w:webHidden/>
        </w:rPr>
        <w:fldChar w:fldCharType="separate"/>
      </w:r>
      <w:r>
        <w:rPr>
          <w:noProof/>
          <w:webHidden/>
        </w:rPr>
        <w:t>4</w:t>
      </w:r>
      <w:r>
        <w:rPr>
          <w:noProof/>
          <w:webHidden/>
        </w:rPr>
        <w:fldChar w:fldCharType="end"/>
      </w:r>
      <w:r w:rsidRPr="00CD0108">
        <w:rPr>
          <w:rStyle w:val="Hipercze"/>
          <w:noProof/>
        </w:rPr>
        <w:fldChar w:fldCharType="end"/>
      </w:r>
    </w:p>
    <w:p w14:paraId="5293733A" w14:textId="3F3559FA" w:rsidR="00D572F5" w:rsidRDefault="00D572F5">
      <w:pPr>
        <w:pStyle w:val="Spistreci2"/>
        <w:tabs>
          <w:tab w:val="left" w:pos="1474"/>
          <w:tab w:val="right" w:leader="dot" w:pos="9062"/>
        </w:tabs>
        <w:rPr>
          <w:rFonts w:asciiTheme="minorHAnsi" w:eastAsiaTheme="minorEastAsia" w:hAnsiTheme="minorHAnsi" w:cstheme="minorBidi"/>
          <w:noProof/>
          <w:szCs w:val="22"/>
          <w:lang w:eastAsia="pl-PL"/>
        </w:rPr>
      </w:pPr>
      <w:hyperlink w:anchor="_Toc185323658" w:history="1">
        <w:r w:rsidRPr="00CD0108">
          <w:rPr>
            <w:rStyle w:val="Hipercze"/>
            <w:noProof/>
          </w:rPr>
          <w:t>2.2.</w:t>
        </w:r>
        <w:r>
          <w:rPr>
            <w:rFonts w:asciiTheme="minorHAnsi" w:eastAsiaTheme="minorEastAsia" w:hAnsiTheme="minorHAnsi" w:cstheme="minorBidi"/>
            <w:noProof/>
            <w:szCs w:val="22"/>
            <w:lang w:eastAsia="pl-PL"/>
          </w:rPr>
          <w:tab/>
        </w:r>
        <w:r w:rsidRPr="00CD0108">
          <w:rPr>
            <w:rStyle w:val="Hipercze"/>
            <w:noProof/>
          </w:rPr>
          <w:t>Faza docelowa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_Toc185323658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98AC454" w14:textId="745C5713" w:rsidR="00816C91" w:rsidRPr="001F74C9" w:rsidRDefault="00AC7064" w:rsidP="736A8F08">
      <w:pPr>
        <w:pStyle w:val="Spistreci1"/>
        <w:tabs>
          <w:tab w:val="clear" w:pos="9062"/>
          <w:tab w:val="right" w:leader="dot" w:pos="9060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r>
        <w:fldChar w:fldCharType="end"/>
      </w:r>
    </w:p>
    <w:p w14:paraId="10C3F9B6" w14:textId="321AEDC8" w:rsidR="00AB0324" w:rsidRDefault="00AB0324" w:rsidP="00DB32E1">
      <w:pPr>
        <w:pStyle w:val="Spistreci1"/>
        <w:rPr>
          <w:sz w:val="22"/>
          <w:szCs w:val="22"/>
        </w:rPr>
      </w:pPr>
    </w:p>
    <w:p w14:paraId="1E8BC16A" w14:textId="0C0520B4" w:rsidR="0028301F" w:rsidRPr="002F1E2B" w:rsidRDefault="0028301F" w:rsidP="494267AE">
      <w:pPr>
        <w:spacing w:before="0" w:after="0" w:line="240" w:lineRule="auto"/>
      </w:pPr>
    </w:p>
    <w:p w14:paraId="35AB01D7" w14:textId="3B495D6A" w:rsidR="494267AE" w:rsidRDefault="494267AE">
      <w:r>
        <w:br w:type="page"/>
      </w:r>
    </w:p>
    <w:p w14:paraId="494F65AD" w14:textId="3C91F3EE" w:rsidR="0028301F" w:rsidRPr="002F1E2B" w:rsidRDefault="0028301F" w:rsidP="767C9830">
      <w:pPr>
        <w:pStyle w:val="Nagwek1"/>
        <w:spacing w:before="0" w:after="0" w:line="240" w:lineRule="auto"/>
      </w:pPr>
      <w:bookmarkStart w:id="1" w:name="_Toc2111951293"/>
      <w:bookmarkStart w:id="2" w:name="_Toc185323655"/>
      <w:r>
        <w:lastRenderedPageBreak/>
        <w:t>Wstęp</w:t>
      </w:r>
      <w:bookmarkEnd w:id="1"/>
      <w:bookmarkEnd w:id="2"/>
    </w:p>
    <w:p w14:paraId="05FC7E49" w14:textId="7558DFAF" w:rsidR="00E615AC" w:rsidRDefault="002E5106" w:rsidP="2DB5086D">
      <w:pPr>
        <w:spacing w:line="312" w:lineRule="auto"/>
        <w:rPr>
          <w:rFonts w:asciiTheme="minorHAnsi" w:hAnsiTheme="minorHAnsi" w:cstheme="minorBidi"/>
        </w:rPr>
      </w:pPr>
      <w:r w:rsidRPr="2DB5086D">
        <w:rPr>
          <w:rFonts w:asciiTheme="minorHAnsi" w:hAnsiTheme="minorHAnsi" w:cstheme="minorBidi"/>
        </w:rPr>
        <w:t xml:space="preserve">Niniejszy dokument </w:t>
      </w:r>
      <w:r w:rsidR="007E50C6" w:rsidRPr="007E50C6">
        <w:rPr>
          <w:rFonts w:asciiTheme="minorHAnsi" w:hAnsiTheme="minorHAnsi" w:cstheme="minorBidi"/>
        </w:rPr>
        <w:t>stanowi załącznik do dokumentacji integracyjnej </w:t>
      </w:r>
      <w:r w:rsidR="007E50C6">
        <w:rPr>
          <w:rFonts w:asciiTheme="minorHAnsi" w:hAnsiTheme="minorHAnsi" w:cstheme="minorBidi"/>
        </w:rPr>
        <w:t xml:space="preserve">i </w:t>
      </w:r>
      <w:r w:rsidRPr="2DB5086D">
        <w:rPr>
          <w:rFonts w:asciiTheme="minorHAnsi" w:hAnsiTheme="minorHAnsi" w:cstheme="minorBidi"/>
        </w:rPr>
        <w:t xml:space="preserve">przedstawia </w:t>
      </w:r>
      <w:r w:rsidR="009B4F12" w:rsidRPr="2DB5086D">
        <w:rPr>
          <w:rFonts w:asciiTheme="minorHAnsi" w:hAnsiTheme="minorHAnsi" w:cstheme="minorBidi"/>
        </w:rPr>
        <w:t xml:space="preserve">opis </w:t>
      </w:r>
      <w:r w:rsidR="007E50C6">
        <w:rPr>
          <w:rFonts w:asciiTheme="minorHAnsi" w:hAnsiTheme="minorHAnsi" w:cstheme="minorBidi"/>
        </w:rPr>
        <w:t xml:space="preserve">wdrażania </w:t>
      </w:r>
      <w:r w:rsidR="00EB51F6" w:rsidRPr="2DB5086D">
        <w:rPr>
          <w:rFonts w:asciiTheme="minorHAnsi" w:hAnsiTheme="minorHAnsi" w:cstheme="minorBidi"/>
        </w:rPr>
        <w:t xml:space="preserve"> </w:t>
      </w:r>
      <w:r w:rsidR="009B4F12" w:rsidRPr="2DB5086D">
        <w:rPr>
          <w:rFonts w:asciiTheme="minorHAnsi" w:hAnsiTheme="minorHAnsi" w:cstheme="minorBidi"/>
        </w:rPr>
        <w:t xml:space="preserve">rozwiązania </w:t>
      </w:r>
      <w:r w:rsidR="008D58DA" w:rsidRPr="2DB5086D">
        <w:rPr>
          <w:rFonts w:asciiTheme="minorHAnsi" w:hAnsiTheme="minorHAnsi" w:cstheme="minorBidi"/>
        </w:rPr>
        <w:t xml:space="preserve">pozwalającego </w:t>
      </w:r>
      <w:r w:rsidR="0021771C" w:rsidRPr="2DB5086D">
        <w:rPr>
          <w:rFonts w:asciiTheme="minorHAnsi" w:hAnsiTheme="minorHAnsi" w:cstheme="minorBidi"/>
        </w:rPr>
        <w:t xml:space="preserve">na obsługę </w:t>
      </w:r>
      <w:r w:rsidR="00F97E3D">
        <w:rPr>
          <w:rFonts w:asciiTheme="minorHAnsi" w:hAnsiTheme="minorHAnsi" w:cstheme="minorBidi"/>
        </w:rPr>
        <w:t>realizacji częściowej recept przez różne apteki.</w:t>
      </w:r>
    </w:p>
    <w:p w14:paraId="161E4BF7" w14:textId="3A687920" w:rsidR="007E50C6" w:rsidRDefault="4D16A1E4" w:rsidP="1CAF1C9F">
      <w:pPr>
        <w:spacing w:line="312" w:lineRule="auto"/>
        <w:rPr>
          <w:rStyle w:val="eop"/>
          <w:rFonts w:ascii="Arial" w:hAnsi="Arial" w:cs="Arial"/>
          <w:color w:val="000000"/>
          <w:szCs w:val="22"/>
          <w:shd w:val="clear" w:color="auto" w:fill="FFFFFF"/>
        </w:rPr>
      </w:pPr>
      <w:r w:rsidRPr="1CAF1C9F">
        <w:rPr>
          <w:rFonts w:asciiTheme="minorHAnsi" w:hAnsiTheme="minorHAnsi" w:cstheme="minorBidi"/>
        </w:rPr>
        <w:t xml:space="preserve">W ramach niniejszego dokumentu przestawiono </w:t>
      </w:r>
      <w:r w:rsidR="007E50C6">
        <w:rPr>
          <w:rFonts w:asciiTheme="minorHAnsi" w:hAnsiTheme="minorHAnsi" w:cstheme="minorBidi"/>
        </w:rPr>
        <w:t>o</w:t>
      </w:r>
      <w:r w:rsidR="007E50C6" w:rsidRPr="007E50C6">
        <w:rPr>
          <w:rFonts w:asciiTheme="minorHAnsi" w:hAnsiTheme="minorHAnsi" w:cstheme="minorBidi"/>
        </w:rPr>
        <w:t>pis zmian okresu przejściowego wdrażania możliwości realizacji recepty przez więcej niż jedną aptekę</w:t>
      </w:r>
      <w:r w:rsidR="007E50C6">
        <w:rPr>
          <w:rStyle w:val="normaltextrun"/>
          <w:rFonts w:ascii="Arial" w:hAnsi="Arial"/>
          <w:color w:val="000000"/>
          <w:szCs w:val="22"/>
          <w:shd w:val="clear" w:color="auto" w:fill="FFFFFF"/>
        </w:rPr>
        <w:t> </w:t>
      </w:r>
      <w:r w:rsidR="007E50C6">
        <w:rPr>
          <w:rStyle w:val="eop"/>
          <w:rFonts w:ascii="Arial" w:hAnsi="Arial" w:cs="Arial"/>
          <w:color w:val="000000"/>
          <w:szCs w:val="22"/>
          <w:shd w:val="clear" w:color="auto" w:fill="FFFFFF"/>
        </w:rPr>
        <w:t> </w:t>
      </w:r>
    </w:p>
    <w:p w14:paraId="552F1042" w14:textId="445AF7D9" w:rsidR="194A923F" w:rsidRDefault="00D572F5" w:rsidP="00D572F5">
      <w:pPr>
        <w:pStyle w:val="Nagwek1"/>
      </w:pPr>
      <w:bookmarkStart w:id="3" w:name="_Toc498961681"/>
      <w:bookmarkStart w:id="4" w:name="_Toc498961682"/>
      <w:bookmarkStart w:id="5" w:name="_Toc239674539"/>
      <w:bookmarkStart w:id="6" w:name="_Toc185323656"/>
      <w:bookmarkEnd w:id="3"/>
      <w:bookmarkEnd w:id="4"/>
      <w:r>
        <w:t>Opis wdrażania rozwiązania</w:t>
      </w:r>
      <w:bookmarkEnd w:id="6"/>
      <w:r>
        <w:t xml:space="preserve"> </w:t>
      </w:r>
    </w:p>
    <w:p w14:paraId="518A57EE" w14:textId="77777777" w:rsidR="00D572F5" w:rsidRPr="00D572F5" w:rsidRDefault="00D572F5" w:rsidP="00D572F5">
      <w:r w:rsidRPr="00D572F5">
        <w:t>W celu zapewnienia pacjentom lepszego i szybszego dostępu do leków w podsystemie SGR zostanie dodana możliwość realizacji recepty w więcej niż jednej aptece. </w:t>
      </w:r>
    </w:p>
    <w:p w14:paraId="435C2465" w14:textId="77777777" w:rsidR="00D572F5" w:rsidRPr="00D572F5" w:rsidRDefault="00D572F5" w:rsidP="00D572F5">
      <w:r w:rsidRPr="00D572F5">
        <w:t>Zakłada się, że recepta będzie  realizowana w wielu aptekach, gdy spełnia wszystkie poniższe warunki realizacji jej w wielu aptekach: </w:t>
      </w:r>
    </w:p>
    <w:p w14:paraId="40ED15DA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r w:rsidRPr="00D572F5">
        <w:t>recepta ma postać elektroniczną; </w:t>
      </w:r>
    </w:p>
    <w:p w14:paraId="626C19E5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r w:rsidRPr="00D572F5">
        <w:t>recepta nie jest receptą farmaceutyczną; </w:t>
      </w:r>
    </w:p>
    <w:p w14:paraId="682A4DE4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r w:rsidRPr="00D572F5">
        <w:t>recepta nie jest receptą na lek recepturowy; </w:t>
      </w:r>
    </w:p>
    <w:p w14:paraId="39FB0CA7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r w:rsidRPr="00D572F5">
        <w:t>recepta nie jest receptą na lek na import docelowy. </w:t>
      </w:r>
    </w:p>
    <w:p w14:paraId="6F2140ED" w14:textId="77777777" w:rsidR="00D572F5" w:rsidRPr="00D572F5" w:rsidRDefault="00D572F5" w:rsidP="00D572F5">
      <w:r w:rsidRPr="00D572F5">
        <w:t xml:space="preserve">Apteka w celu zapisania dokumentu realizacji dla recepty spełniającej warunki realizacji jej w wielu aptekach będzie musiała przed wywołaniem operacji </w:t>
      </w:r>
      <w:proofErr w:type="spellStart"/>
      <w:r w:rsidRPr="00D572F5">
        <w:t>ZapisRealizacjiRecepty</w:t>
      </w:r>
      <w:proofErr w:type="spellEnd"/>
      <w:r w:rsidRPr="00D572F5">
        <w:t xml:space="preserve"> oraz </w:t>
      </w:r>
      <w:proofErr w:type="spellStart"/>
      <w:r w:rsidRPr="00D572F5">
        <w:t>ZapisKorektydokumentuRealizacjiRecepty</w:t>
      </w:r>
      <w:proofErr w:type="spellEnd"/>
      <w:r w:rsidRPr="00D572F5">
        <w:t> poinformować system P1 o rozpoczęciu procesu realizacji recepty poprzez wywołanie jednej z poniższych operacji: </w:t>
      </w:r>
    </w:p>
    <w:p w14:paraId="69C4B144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proofErr w:type="spellStart"/>
      <w:r w:rsidRPr="00D572F5">
        <w:lastRenderedPageBreak/>
        <w:t>odczytReceptyRealizacja</w:t>
      </w:r>
      <w:proofErr w:type="spellEnd"/>
      <w:r w:rsidRPr="00D572F5">
        <w:t> </w:t>
      </w:r>
    </w:p>
    <w:p w14:paraId="39D17092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proofErr w:type="spellStart"/>
      <w:r w:rsidRPr="00D572F5">
        <w:t>odczytPakietuReceptRealizacja</w:t>
      </w:r>
      <w:proofErr w:type="spellEnd"/>
      <w:r w:rsidRPr="00D572F5">
        <w:t> </w:t>
      </w:r>
    </w:p>
    <w:p w14:paraId="32D855F9" w14:textId="77777777" w:rsidR="00D572F5" w:rsidRPr="00D572F5" w:rsidRDefault="00D572F5" w:rsidP="00D572F5">
      <w:r w:rsidRPr="00D572F5">
        <w:t>Proces wdrażania możliwości realizacji recepty w więcej niż jednej aptece podzielony został na dwie fazy realizacji: </w:t>
      </w:r>
    </w:p>
    <w:p w14:paraId="30670F7E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r w:rsidRPr="00D572F5">
        <w:t xml:space="preserve">faza przejściowa –  gdy udostępnione zostaną nowe usługi na docelowo </w:t>
      </w:r>
      <w:proofErr w:type="spellStart"/>
      <w:r w:rsidRPr="00D572F5">
        <w:t>umożliwajace</w:t>
      </w:r>
      <w:proofErr w:type="spellEnd"/>
      <w:r w:rsidRPr="00D572F5">
        <w:t xml:space="preserve"> realizację recepty w wielu aptekach, ale użytkownicy realizujący recepty mogą korzystać z oprogramowania niedostosowanego do obsługi nowego mechanizmu realizacji recepty w wielu aptekach </w:t>
      </w:r>
    </w:p>
    <w:p w14:paraId="7CCA2D09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r w:rsidRPr="00D572F5">
        <w:t>faza docelowa – gdy oprogramowanie apteczne jest w pełni dostosowane do uczestniczenia w procesie realizacji recept w więcej niż jednej aptece.  </w:t>
      </w:r>
    </w:p>
    <w:p w14:paraId="732EB16C" w14:textId="77777777" w:rsidR="00D572F5" w:rsidRPr="00D572F5" w:rsidRDefault="00D572F5" w:rsidP="00D572F5">
      <w:pPr>
        <w:pStyle w:val="Nagwek2"/>
      </w:pPr>
      <w:bookmarkStart w:id="7" w:name="_Toc185323657"/>
      <w:r w:rsidRPr="00D572F5">
        <w:t>Faza przejściowa</w:t>
      </w:r>
      <w:bookmarkEnd w:id="7"/>
      <w:r w:rsidRPr="00D572F5">
        <w:t> </w:t>
      </w:r>
    </w:p>
    <w:p w14:paraId="61595F83" w14:textId="77777777" w:rsidR="00D572F5" w:rsidRPr="00D572F5" w:rsidRDefault="00D572F5" w:rsidP="00D572F5">
      <w:r w:rsidRPr="00D572F5">
        <w:t>W ramach fazy przejściowej udostępnione zostały nowe wersje usług umożliwiające realizacje recept przez więcej niż jedną aptekę: </w:t>
      </w:r>
    </w:p>
    <w:p w14:paraId="3CB2185B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r w:rsidRPr="00D572F5">
        <w:t>odczyt recepty do realizacji  - OPERACJA ODCZYTRECEPTYDOREALIZACJI </w:t>
      </w:r>
    </w:p>
    <w:p w14:paraId="175D26E4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r w:rsidRPr="00D572F5">
        <w:t>odczyt pakietu recept do realizacji - OPERACJA ODCZYTPAKIETURECEPTREALIZACJA </w:t>
      </w:r>
    </w:p>
    <w:p w14:paraId="6BA9A568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r w:rsidRPr="00D572F5">
        <w:t>odczyt stanu realizacji recepty - OPERACJA ODCZYTSTANUREALIZACJIRECEPTY </w:t>
      </w:r>
    </w:p>
    <w:p w14:paraId="663B89E7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r w:rsidRPr="00D572F5">
        <w:t>zapis realizacji recepty - OPERACJA ZAPISREALIZACJIRECEPTY </w:t>
      </w:r>
    </w:p>
    <w:p w14:paraId="15265E54" w14:textId="77777777" w:rsidR="00D572F5" w:rsidRPr="00D572F5" w:rsidRDefault="00D572F5" w:rsidP="002A3A61">
      <w:pPr>
        <w:pStyle w:val="Akapitzlist"/>
        <w:numPr>
          <w:ilvl w:val="0"/>
          <w:numId w:val="15"/>
        </w:numPr>
      </w:pPr>
      <w:r w:rsidRPr="00D572F5">
        <w:t>zapis korekty dokumentu - DRR OPERACJA  ZAPISKOREKTYDOKUMENTUREALIZACJIRECEPTY </w:t>
      </w:r>
    </w:p>
    <w:p w14:paraId="7BFD7635" w14:textId="77777777" w:rsidR="00D572F5" w:rsidRPr="00D572F5" w:rsidRDefault="00D572F5" w:rsidP="00D572F5">
      <w:r w:rsidRPr="00D572F5">
        <w:t> </w:t>
      </w:r>
    </w:p>
    <w:p w14:paraId="45ACCA36" w14:textId="511AB426" w:rsidR="00D572F5" w:rsidRPr="00D572F5" w:rsidRDefault="00D572F5" w:rsidP="00D572F5">
      <w:r w:rsidRPr="00D572F5">
        <w:t>Nowe usługi w okresie przejściowym są uruchamiane w trybie nie kolidującym z dotychczas wykorzystywanymi usługami. Przekłada się to na fakt, iż sama realizacja recepty w wielu aptekach nie jest jeszcze możliwa, ale dostępny już jest zestaw usług które docelowo na to pozwolą. Odczyt stanu realizacji recepty nie blokuje możliwości realizacji recepty –</w:t>
      </w:r>
      <w:r>
        <w:t xml:space="preserve"> </w:t>
      </w:r>
      <w:r w:rsidRPr="00D572F5">
        <w:t>(co będzie miało miejsce docelowo), a do zapisu dokumentu realizacji recepty bądź jego korekty zablokowanie recepty nie jest konieczne.  </w:t>
      </w:r>
    </w:p>
    <w:p w14:paraId="10D6564F" w14:textId="77777777" w:rsidR="00D572F5" w:rsidRPr="00D572F5" w:rsidRDefault="00D572F5" w:rsidP="00D572F5">
      <w:r w:rsidRPr="00D572F5">
        <w:t>Usługi dotychczas wykorzystywane w procesie zapisu realizacji recepty nie ulegają zmianie i nie jest wymagane dostosowanie oprogramowania aptecznego  </w:t>
      </w:r>
    </w:p>
    <w:p w14:paraId="09B9BC44" w14:textId="77777777" w:rsidR="00D572F5" w:rsidRPr="00D572F5" w:rsidRDefault="00D572F5" w:rsidP="00D572F5">
      <w:r w:rsidRPr="00D572F5">
        <w:t> </w:t>
      </w:r>
    </w:p>
    <w:p w14:paraId="35782C95" w14:textId="77777777" w:rsidR="00D572F5" w:rsidRPr="00D572F5" w:rsidRDefault="00D572F5" w:rsidP="00D572F5">
      <w:r w:rsidRPr="00D572F5">
        <w:t>Po przeprowadzeniu zmian oprogramowania aptecznego mających na celu wykorzystywanie nowych wersji usług umożliwiających realizacje recept przez więcej niż jedną aptekę dotychczasowe usługi nie powinny być wykorzystywane </w:t>
      </w:r>
    </w:p>
    <w:p w14:paraId="5E532C97" w14:textId="77777777" w:rsidR="00D572F5" w:rsidRPr="00D572F5" w:rsidRDefault="00D572F5" w:rsidP="00D572F5">
      <w:r w:rsidRPr="00D572F5">
        <w:t> </w:t>
      </w:r>
    </w:p>
    <w:p w14:paraId="37E27C3D" w14:textId="77777777" w:rsidR="00D572F5" w:rsidRPr="00D572F5" w:rsidRDefault="00D572F5" w:rsidP="00D572F5">
      <w:pPr>
        <w:pStyle w:val="Nagwek2"/>
      </w:pPr>
      <w:bookmarkStart w:id="8" w:name="_Toc185323658"/>
      <w:r w:rsidRPr="00D572F5">
        <w:t>Faza docelowa</w:t>
      </w:r>
      <w:bookmarkEnd w:id="8"/>
      <w:r w:rsidRPr="00D572F5">
        <w:t xml:space="preserve">  </w:t>
      </w:r>
    </w:p>
    <w:p w14:paraId="06C512C5" w14:textId="77777777" w:rsidR="00D572F5" w:rsidRPr="00D572F5" w:rsidRDefault="00D572F5" w:rsidP="00D572F5">
      <w:r w:rsidRPr="00D572F5">
        <w:lastRenderedPageBreak/>
        <w:t>Faza docelowa nastąpić ma po procesie dostosowania oprogramowania aptecznego do nowoutworzonych usług umożliwiających realizacje recept przez więcej niż jedną aptekę </w:t>
      </w:r>
    </w:p>
    <w:p w14:paraId="516DC48A" w14:textId="77777777" w:rsidR="00D572F5" w:rsidRPr="00D572F5" w:rsidRDefault="00D572F5" w:rsidP="00D572F5">
      <w:r w:rsidRPr="00D572F5">
        <w:t>W kontekście niniejszego dokumentu w ramach fazy docelowej należy wskazać, iż względem fazy przejściowej nastąpi wyłączeni dotychczas wykorzystywanych usług. </w:t>
      </w:r>
    </w:p>
    <w:p w14:paraId="7B19CC14" w14:textId="77777777" w:rsidR="00D572F5" w:rsidRPr="00D572F5" w:rsidRDefault="00D572F5" w:rsidP="00D572F5">
      <w:r w:rsidRPr="00D572F5">
        <w:t>Głównymi zmianami jest fakt iż proces zapisu dokumentu realizacji recepty lub jego korekty wymagał będzie zablokowania recepty, a odczyt dokumentu recepty skutkować będzie tymczasowym zablokowaniem dokumentu recepty do realizacji.  </w:t>
      </w:r>
    </w:p>
    <w:p w14:paraId="27B71553" w14:textId="77777777" w:rsidR="00D572F5" w:rsidRPr="00D572F5" w:rsidRDefault="00D572F5" w:rsidP="00D572F5">
      <w:r w:rsidRPr="00D572F5">
        <w:t>Pełny opis działania docelowego mechanizmu zawarty jest w dokumentacji integracyjnej.  </w:t>
      </w:r>
    </w:p>
    <w:p w14:paraId="1FF53EF2" w14:textId="77777777" w:rsidR="00D572F5" w:rsidRDefault="00D572F5" w:rsidP="0035F0EE"/>
    <w:bookmarkEnd w:id="5"/>
    <w:sectPr w:rsidR="00D572F5" w:rsidSect="00133F2D"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ECBDB02" w16cex:dateUtc="2024-04-03T14:01:00Z"/>
  <w16cex:commentExtensible w16cex:durableId="0D266C99" w16cex:dateUtc="2024-04-04T14:42:00Z"/>
  <w16cex:commentExtensible w16cex:durableId="2F8DB132" w16cex:dateUtc="2024-04-03T13:59:00Z"/>
  <w16cex:commentExtensible w16cex:durableId="1F749D34" w16cex:dateUtc="2024-04-04T14:42:00Z"/>
  <w16cex:commentExtensible w16cex:durableId="74E48F19" w16cex:dateUtc="2024-04-03T14:04:00Z"/>
  <w16cex:commentExtensible w16cex:durableId="5346E832" w16cex:dateUtc="2024-04-05T09:53:00Z"/>
  <w16cex:commentExtensible w16cex:durableId="47EBBBFE" w16cex:dateUtc="2024-04-03T16:19:00Z"/>
  <w16cex:commentExtensible w16cex:durableId="6CCCDB82" w16cex:dateUtc="2024-04-05T09:55:00Z"/>
  <w16cex:commentExtensible w16cex:durableId="62CE2DEB" w16cex:dateUtc="2024-04-03T14:04:00Z"/>
  <w16cex:commentExtensible w16cex:durableId="654F6682" w16cex:dateUtc="2024-04-05T09:55:00Z"/>
  <w16cex:commentExtensible w16cex:durableId="1609D3B4" w16cex:dateUtc="2024-04-03T16:24:00Z"/>
  <w16cex:commentExtensible w16cex:durableId="26E02FDE" w16cex:dateUtc="2024-04-05T12:38:00Z"/>
  <w16cex:commentExtensible w16cex:durableId="43005492" w16cex:dateUtc="2024-04-03T16:50:00Z"/>
  <w16cex:commentExtensible w16cex:durableId="40874528" w16cex:dateUtc="2024-04-05T12:38:00Z"/>
  <w16cex:commentExtensible w16cex:durableId="18FB0ED7" w16cex:dateUtc="2024-04-03T14:07:00Z"/>
  <w16cex:commentExtensible w16cex:durableId="741FDF56" w16cex:dateUtc="2024-04-04T08:07:00Z"/>
  <w16cex:commentExtensible w16cex:durableId="3BAC020D" w16cex:dateUtc="2024-04-05T12:42:00Z"/>
  <w16cex:commentExtensible w16cex:durableId="329F60DB" w16cex:dateUtc="2024-04-03T16:15:00Z"/>
  <w16cex:commentExtensible w16cex:durableId="09C8C979" w16cex:dateUtc="2024-04-04T08:08:00Z"/>
  <w16cex:commentExtensible w16cex:durableId="6CE1D344" w16cex:dateUtc="2024-04-05T12:42:00Z"/>
  <w16cex:commentExtensible w16cex:durableId="739B7940" w16cex:dateUtc="2024-04-03T14:07:00Z"/>
  <w16cex:commentExtensible w16cex:durableId="731532CF" w16cex:dateUtc="2024-04-05T12:43:00Z"/>
  <w16cex:commentExtensible w16cex:durableId="3CD28310" w16cex:dateUtc="2024-04-03T16:18:00Z"/>
  <w16cex:commentExtensible w16cex:durableId="18FBD1C9" w16cex:dateUtc="2024-04-05T12:44:00Z"/>
  <w16cex:commentExtensible w16cex:durableId="5B062053" w16cex:dateUtc="2024-04-03T14:09:00Z"/>
  <w16cex:commentExtensible w16cex:durableId="24F19EF1" w16cex:dateUtc="2024-04-04T08:10:00Z"/>
  <w16cex:commentExtensible w16cex:durableId="271868E0" w16cex:dateUtc="2024-04-05T12:45:00Z"/>
  <w16cex:commentExtensible w16cex:durableId="008C04E7" w16cex:dateUtc="2024-04-18T11:08:00Z"/>
  <w16cex:commentExtensible w16cex:durableId="2DD1E448" w16cex:dateUtc="2024-04-03T16:22:00Z"/>
  <w16cex:commentExtensible w16cex:durableId="47F89021" w16cex:dateUtc="2024-04-05T12:46:00Z"/>
  <w16cex:commentExtensible w16cex:durableId="64523E56" w16cex:dateUtc="2024-04-03T14:17:00Z"/>
  <w16cex:commentExtensible w16cex:durableId="283994EE" w16cex:dateUtc="2024-04-05T12:52:00Z"/>
  <w16cex:commentExtensible w16cex:durableId="29BBC76A" w16cex:dateUtc="2024-04-03T16:24:00Z"/>
  <w16cex:commentExtensible w16cex:durableId="1B1C91F5" w16cex:dateUtc="2024-04-05T12:52:00Z"/>
  <w16cex:commentExtensible w16cex:durableId="723F22DE" w16cex:dateUtc="2024-04-03T14:15:00Z"/>
  <w16cex:commentExtensible w16cex:durableId="40762356" w16cex:dateUtc="2024-04-05T12:53:00Z"/>
  <w16cex:commentExtensible w16cex:durableId="732F198C" w16cex:dateUtc="2024-04-03T16:26:00Z"/>
  <w16cex:commentExtensible w16cex:durableId="5B68FE29" w16cex:dateUtc="2024-04-05T12:53:00Z"/>
  <w16cex:commentExtensible w16cex:durableId="29092C38" w16cex:dateUtc="2024-04-18T11:09:00Z"/>
  <w16cex:commentExtensible w16cex:durableId="7D8A8CC4" w16cex:dateUtc="2024-04-18T11:09:00Z"/>
  <w16cex:commentExtensible w16cex:durableId="66026DE0" w16cex:dateUtc="2024-04-03T14:22:00Z"/>
  <w16cex:commentExtensible w16cex:durableId="716784EA" w16cex:dateUtc="2024-04-05T12:54:00Z"/>
  <w16cex:commentExtensible w16cex:durableId="3BD831D0" w16cex:dateUtc="2024-04-03T14:20:00Z"/>
  <w16cex:commentExtensible w16cex:durableId="480FB65A" w16cex:dateUtc="2024-04-03T14:35:00Z"/>
  <w16cex:commentExtensible w16cex:durableId="307A2895" w16cex:dateUtc="2024-04-04T08:12:00Z"/>
  <w16cex:commentExtensible w16cex:durableId="0DAB7DC2" w16cex:dateUtc="2024-04-05T12:54:00Z"/>
  <w16cex:commentExtensible w16cex:durableId="65A51AE6" w16cex:dateUtc="2024-04-18T11:11:00Z"/>
  <w16cex:commentExtensible w16cex:durableId="1977B271" w16cex:dateUtc="2024-04-18T11:13:00Z"/>
  <w16cex:commentExtensible w16cex:durableId="5F0EAE13" w16cex:dateUtc="2024-04-03T14:24:00Z"/>
  <w16cex:commentExtensible w16cex:durableId="15CDE62A" w16cex:dateUtc="2024-04-03T14:36:00Z"/>
  <w16cex:commentExtensible w16cex:durableId="1226D8B5" w16cex:dateUtc="2024-04-03T14:39:00Z"/>
  <w16cex:commentExtensible w16cex:durableId="285D28FB" w16cex:dateUtc="2024-04-03T14:43:00Z"/>
  <w16cex:commentExtensible w16cex:durableId="7A93E055" w16cex:dateUtc="2024-04-18T11:18:00Z"/>
  <w16cex:commentExtensible w16cex:durableId="454273D0" w16cex:dateUtc="2024-04-03T16:59:00Z"/>
  <w16cex:commentExtensible w16cex:durableId="70D6D69A" w16cex:dateUtc="2024-04-05T12:56:00Z"/>
  <w16cex:commentExtensible w16cex:durableId="70D05474" w16cex:dateUtc="2024-04-03T14:49:00Z"/>
  <w16cex:commentExtensible w16cex:durableId="617C3956" w16cex:dateUtc="2024-04-05T14:20:00Z"/>
  <w16cex:commentExtensible w16cex:durableId="26C8C118" w16cex:dateUtc="2024-04-03T14:49:00Z"/>
  <w16cex:commentExtensible w16cex:durableId="53541B15" w16cex:dateUtc="2024-04-05T12:57:00Z"/>
  <w16cex:commentExtensible w16cex:durableId="56B5C69F" w16cex:dateUtc="2024-04-03T14:43:00Z"/>
  <w16cex:commentExtensible w16cex:durableId="6A61520E" w16cex:dateUtc="2024-04-05T12:58:00Z"/>
  <w16cex:commentExtensible w16cex:durableId="3B6669B1" w16cex:dateUtc="2024-04-18T11:20:00Z"/>
  <w16cex:commentExtensible w16cex:durableId="0A68EE5E" w16cex:dateUtc="2024-04-18T11:21:00Z"/>
  <w16cex:commentExtensible w16cex:durableId="776FCC9A" w16cex:dateUtc="2024-04-03T17:16:00Z"/>
  <w16cex:commentExtensible w16cex:durableId="63D3E103" w16cex:dateUtc="2024-04-05T12:59:00Z"/>
  <w16cex:commentExtensible w16cex:durableId="26F76003" w16cex:dateUtc="2024-04-03T16:41:00Z"/>
  <w16cex:commentExtensible w16cex:durableId="3FD25F13" w16cex:dateUtc="2024-04-16T09:30:00Z"/>
  <w16cex:commentExtensible w16cex:durableId="17BA7A5A" w16cex:dateUtc="2024-04-18T11:22:00Z"/>
  <w16cex:commentExtensible w16cex:durableId="38C2A7D6" w16cex:dateUtc="2024-04-18T11:24:00Z"/>
  <w16cex:commentExtensible w16cex:durableId="58454107" w16cex:dateUtc="2024-04-18T11:27:00Z"/>
  <w16cex:commentExtensible w16cex:durableId="3B9160BD" w16cex:dateUtc="2024-04-03T16:44:00Z"/>
  <w16cex:commentExtensible w16cex:durableId="58B9FE10" w16cex:dateUtc="2024-04-05T13:01:00Z"/>
  <w16cex:commentExtensible w16cex:durableId="11A69C9E" w16cex:dateUtc="2024-04-18T11:28:00Z"/>
  <w16cex:commentExtensible w16cex:durableId="3FA42C2D" w16cex:dateUtc="2024-04-03T16:55:00Z"/>
  <w16cex:commentExtensible w16cex:durableId="6AFED9C5" w16cex:dateUtc="2024-04-05T13:02:00Z"/>
  <w16cex:commentExtensible w16cex:durableId="700D0123" w16cex:dateUtc="2024-04-18T11:30:00Z"/>
  <w16cex:commentExtensible w16cex:durableId="480AF5C8" w16cex:dateUtc="2024-04-18T11:31:00Z"/>
  <w16cex:commentExtensible w16cex:durableId="7C6A9DFE" w16cex:dateUtc="2024-04-18T11:32:00Z"/>
  <w16cex:commentExtensible w16cex:durableId="6426F93A" w16cex:dateUtc="2024-04-03T18:06:00Z"/>
  <w16cex:commentExtensible w16cex:durableId="5647688D" w16cex:dateUtc="2024-04-04T14:59:00Z"/>
  <w16cex:commentExtensible w16cex:durableId="2B8FE743" w16cex:dateUtc="2024-04-05T13:02:00Z"/>
  <w16cex:commentExtensible w16cex:durableId="4CFF2DF4" w16cex:dateUtc="2024-04-16T09:31:00Z"/>
  <w16cex:commentExtensible w16cex:durableId="459AC4A2" w16cex:dateUtc="2024-04-18T11:34:00Z"/>
  <w16cex:commentExtensible w16cex:durableId="2B2149DA" w16cex:dateUtc="2024-04-03T18:15:00Z"/>
  <w16cex:commentExtensible w16cex:durableId="59441292" w16cex:dateUtc="2024-04-05T14:22:00Z"/>
  <w16cex:commentExtensible w16cex:durableId="34A4C894" w16cex:dateUtc="2024-04-18T11:36:00Z"/>
  <w16cex:commentExtensible w16cex:durableId="3B2395D4" w16cex:dateUtc="2024-04-18T11:34:00Z"/>
  <w16cex:commentExtensible w16cex:durableId="77B46EEA" w16cex:dateUtc="2024-04-18T11:36:00Z"/>
  <w16cex:commentExtensible w16cex:durableId="3134C34B" w16cex:dateUtc="2024-04-03T18:13:00Z"/>
  <w16cex:commentExtensible w16cex:durableId="39060983" w16cex:dateUtc="2024-04-05T14:23:00Z"/>
  <w16cex:commentExtensible w16cex:durableId="10DE779A" w16cex:dateUtc="2024-04-03T17:03:00Z"/>
  <w16cex:commentExtensible w16cex:durableId="579D7C9E" w16cex:dateUtc="2024-04-05T14:24:00Z"/>
  <w16cex:commentExtensible w16cex:durableId="5B1ADC5F" w16cex:dateUtc="2024-04-03T18:20:00Z"/>
  <w16cex:commentExtensible w16cex:durableId="27BB749C" w16cex:dateUtc="2024-04-05T14:25:00Z"/>
  <w16cex:commentExtensible w16cex:durableId="4E771143" w16cex:dateUtc="2024-04-03T17:04:00Z"/>
  <w16cex:commentExtensible w16cex:durableId="0F6E5965" w16cex:dateUtc="2024-04-16T09:41:00Z"/>
  <w16cex:commentExtensible w16cex:durableId="596E35A3" w16cex:dateUtc="2024-04-03T18:22:00Z"/>
  <w16cex:commentExtensible w16cex:durableId="5A59D03C" w16cex:dateUtc="2024-04-05T14:26:00Z"/>
  <w16cex:commentExtensible w16cex:durableId="7ED0E106" w16cex:dateUtc="2024-04-03T18:22:00Z"/>
  <w16cex:commentExtensible w16cex:durableId="2DF38DE2" w16cex:dateUtc="2024-04-04T08:17:00Z"/>
  <w16cex:commentExtensible w16cex:durableId="43154AC8" w16cex:dateUtc="2024-04-05T14:28:00Z"/>
  <w16cex:commentExtensible w16cex:durableId="3779F299" w16cex:dateUtc="2024-04-18T11:39:00Z"/>
  <w16cex:commentExtensible w16cex:durableId="799DFC18" w16cex:dateUtc="2024-04-18T11:39:00Z"/>
  <w16cex:commentExtensible w16cex:durableId="29AE36AC" w16cex:dateUtc="2024-04-18T11:40:00Z"/>
  <w16cex:commentExtensible w16cex:durableId="0AC09C77" w16cex:dateUtc="2024-04-03T18:30:00Z"/>
  <w16cex:commentExtensible w16cex:durableId="21C4516F" w16cex:dateUtc="2024-04-05T14:29:00Z"/>
  <w16cex:commentExtensible w16cex:durableId="30F3D5A1" w16cex:dateUtc="2024-04-03T18:31:00Z"/>
  <w16cex:commentExtensible w16cex:durableId="3A308501" w16cex:dateUtc="2024-04-05T14:31:00Z"/>
  <w16cex:commentExtensible w16cex:durableId="18C0093C" w16cex:dateUtc="2024-04-03T18:42:00Z"/>
  <w16cex:commentExtensible w16cex:durableId="0D53A228" w16cex:dateUtc="2024-04-05T14:33:00Z"/>
  <w16cex:commentExtensible w16cex:durableId="1088094D" w16cex:dateUtc="2024-04-03T18:44:00Z"/>
  <w16cex:commentExtensible w16cex:durableId="25C3D61F" w16cex:dateUtc="2024-04-05T14:34:00Z"/>
  <w16cex:commentExtensible w16cex:durableId="42A8500A" w16cex:dateUtc="2024-04-03T18:45:00Z"/>
  <w16cex:commentExtensible w16cex:durableId="046263FF" w16cex:dateUtc="2024-04-05T14:34:00Z"/>
  <w16cex:commentExtensible w16cex:durableId="0DC827EB" w16cex:dateUtc="2024-04-22T14:03:00Z"/>
  <w16cex:commentExtensible w16cex:durableId="773C7D8B" w16cex:dateUtc="2024-04-03T18:48:00Z"/>
  <w16cex:commentExtensible w16cex:durableId="60D0DB18" w16cex:dateUtc="2024-04-05T14:35:00Z"/>
  <w16cex:commentExtensible w16cex:durableId="7F02E11A" w16cex:dateUtc="2024-04-03T18:51:00Z"/>
  <w16cex:commentExtensible w16cex:durableId="29F818A3" w16cex:dateUtc="2024-04-05T14:37:00Z"/>
  <w16cex:commentExtensible w16cex:durableId="13897582" w16cex:dateUtc="2024-04-18T11:47:00Z"/>
  <w16cex:commentExtensible w16cex:durableId="361B9A2C" w16cex:dateUtc="2024-04-22T11:20:00Z"/>
  <w16cex:commentExtensible w16cex:durableId="25FBE2DF" w16cex:dateUtc="2024-04-18T11:47:00Z"/>
  <w16cex:commentExtensible w16cex:durableId="66C4180D" w16cex:dateUtc="2024-04-22T11:21:00Z"/>
  <w16cex:commentExtensible w16cex:durableId="20FD1A46" w16cex:dateUtc="2024-04-18T11:50:00Z"/>
  <w16cex:commentExtensible w16cex:durableId="71F9611D" w16cex:dateUtc="2024-04-22T11:30:00Z"/>
  <w16cex:commentExtensible w16cex:durableId="00FFAA01" w16cex:dateUtc="2024-04-18T11:52:00Z"/>
  <w16cex:commentExtensible w16cex:durableId="5BA46368" w16cex:dateUtc="2024-04-22T11:31:00Z"/>
  <w16cex:commentExtensible w16cex:durableId="38BDED6D" w16cex:dateUtc="2024-04-18T11:56:00Z"/>
  <w16cex:commentExtensible w16cex:durableId="09F31FBF" w16cex:dateUtc="2024-04-22T11:36:00Z"/>
  <w16cex:commentExtensible w16cex:durableId="1D3725C3" w16cex:dateUtc="2024-04-18T11:59:00Z"/>
  <w16cex:commentExtensible w16cex:durableId="06C78B21" w16cex:dateUtc="2024-04-22T11:38:00Z"/>
  <w16cex:commentExtensible w16cex:durableId="69E0C57F" w16cex:dateUtc="2024-04-18T12:04:00Z"/>
  <w16cex:commentExtensible w16cex:durableId="3A99C33D" w16cex:dateUtc="2024-04-18T12:08:00Z"/>
  <w16cex:commentExtensible w16cex:durableId="6C44FD7D" w16cex:dateUtc="2024-04-18T12:10:00Z"/>
  <w16cex:commentExtensible w16cex:durableId="4AC9476C" w16cex:dateUtc="2024-04-18T12:15:00Z"/>
  <w16cex:commentExtensible w16cex:durableId="75970CFA" w16cex:dateUtc="2024-04-18T12:18:00Z"/>
  <w16cex:commentExtensible w16cex:durableId="7D3B557A" w16cex:dateUtc="2024-04-22T11:44:00Z"/>
  <w16cex:commentExtensible w16cex:durableId="69709176" w16cex:dateUtc="2024-09-09T07:41:00.386Z"/>
  <w16cex:commentExtensible w16cex:durableId="59FA40A3" w16cex:dateUtc="2024-09-09T07:44:11.433Z"/>
  <w16cex:commentExtensible w16cex:durableId="5165EC58" w16cex:dateUtc="2024-09-09T07:44:24.343Z"/>
  <w16cex:commentExtensible w16cex:durableId="4F563EDB" w16cex:dateUtc="2024-09-09T07:45:02.36Z"/>
  <w16cex:commentExtensible w16cex:durableId="230D9740" w16cex:dateUtc="2024-09-09T07:45:48.793Z"/>
  <w16cex:commentExtensible w16cex:durableId="4CEB4D07" w16cex:dateUtc="2024-09-09T07:46:29.18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1713F" w14:textId="77777777" w:rsidR="00602605" w:rsidRDefault="00602605" w:rsidP="003373BE">
      <w:r>
        <w:separator/>
      </w:r>
    </w:p>
  </w:endnote>
  <w:endnote w:type="continuationSeparator" w:id="0">
    <w:p w14:paraId="7B4F42D0" w14:textId="77777777" w:rsidR="00602605" w:rsidRDefault="00602605" w:rsidP="003373BE">
      <w:r>
        <w:continuationSeparator/>
      </w:r>
    </w:p>
  </w:endnote>
  <w:endnote w:type="continuationNotice" w:id="1">
    <w:p w14:paraId="1D640CBE" w14:textId="77777777" w:rsidR="00602605" w:rsidRDefault="0060260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643E0" w14:textId="77777777" w:rsidR="00DF236F" w:rsidRDefault="00DF236F" w:rsidP="009565AD">
    <w:pPr>
      <w:pStyle w:val="Stopka"/>
      <w:jc w:val="center"/>
    </w:pPr>
    <w:r>
      <w:drawing>
        <wp:inline distT="0" distB="0" distL="0" distR="0" wp14:anchorId="2D73792E" wp14:editId="41FCB7BF">
          <wp:extent cx="6115050" cy="219075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66B998" w14:textId="42EBE6D9" w:rsidR="00DF236F" w:rsidRDefault="00DF236F" w:rsidP="00E65D95">
    <w:pPr>
      <w:pStyle w:val="Nagwek"/>
      <w:jc w:val="right"/>
      <w:rPr>
        <w:b/>
        <w:szCs w:val="22"/>
      </w:rPr>
    </w:pPr>
    <w:r w:rsidRPr="009565AD">
      <w:rPr>
        <w:szCs w:val="22"/>
      </w:rPr>
      <w:t xml:space="preserve">Strona </w:t>
    </w:r>
    <w:r w:rsidRPr="009565AD">
      <w:rPr>
        <w:b/>
        <w:bCs/>
        <w:szCs w:val="22"/>
      </w:rPr>
      <w:fldChar w:fldCharType="begin"/>
    </w:r>
    <w:r w:rsidRPr="009565AD">
      <w:rPr>
        <w:b/>
        <w:bCs/>
        <w:szCs w:val="22"/>
      </w:rPr>
      <w:instrText>PAGE</w:instrText>
    </w:r>
    <w:r w:rsidRPr="009565AD">
      <w:rPr>
        <w:b/>
        <w:bCs/>
        <w:szCs w:val="22"/>
      </w:rPr>
      <w:fldChar w:fldCharType="separate"/>
    </w:r>
    <w:r>
      <w:rPr>
        <w:b/>
        <w:bCs/>
        <w:noProof/>
        <w:szCs w:val="22"/>
      </w:rPr>
      <w:t>11</w:t>
    </w:r>
    <w:r w:rsidRPr="009565AD">
      <w:rPr>
        <w:b/>
        <w:bCs/>
        <w:szCs w:val="22"/>
      </w:rPr>
      <w:fldChar w:fldCharType="end"/>
    </w:r>
    <w:r w:rsidRPr="009565AD">
      <w:rPr>
        <w:szCs w:val="22"/>
      </w:rPr>
      <w:t xml:space="preserve"> z </w:t>
    </w:r>
    <w:r w:rsidRPr="009565AD">
      <w:rPr>
        <w:b/>
        <w:bCs/>
        <w:szCs w:val="22"/>
      </w:rPr>
      <w:fldChar w:fldCharType="begin"/>
    </w:r>
    <w:r w:rsidRPr="009565AD">
      <w:rPr>
        <w:b/>
        <w:bCs/>
        <w:szCs w:val="22"/>
      </w:rPr>
      <w:instrText>NUMPAGES</w:instrText>
    </w:r>
    <w:r w:rsidRPr="009565AD">
      <w:rPr>
        <w:b/>
        <w:bCs/>
        <w:szCs w:val="22"/>
      </w:rPr>
      <w:fldChar w:fldCharType="separate"/>
    </w:r>
    <w:r>
      <w:rPr>
        <w:b/>
        <w:bCs/>
        <w:noProof/>
        <w:szCs w:val="22"/>
      </w:rPr>
      <w:t>11</w:t>
    </w:r>
    <w:r w:rsidRPr="009565AD">
      <w:rPr>
        <w:b/>
        <w:bCs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C67E3" w14:textId="6C1F4E63" w:rsidR="00DF236F" w:rsidRPr="00512347" w:rsidRDefault="00DF236F" w:rsidP="00512347">
    <w:pPr>
      <w:tabs>
        <w:tab w:val="left" w:pos="3161"/>
      </w:tabs>
      <w:jc w:val="center"/>
      <w:rPr>
        <w:noProof/>
        <w:sz w:val="14"/>
        <w:szCs w:val="14"/>
      </w:rPr>
    </w:pPr>
    <w:r>
      <w:rPr>
        <w:noProof/>
        <w:lang w:eastAsia="pl-PL"/>
      </w:rPr>
      <w:drawing>
        <wp:inline distT="0" distB="0" distL="0" distR="0" wp14:anchorId="5E4B70B5" wp14:editId="0F2FBC7A">
          <wp:extent cx="6115050" cy="21907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6C05E" w14:textId="77777777" w:rsidR="00602605" w:rsidRDefault="00602605" w:rsidP="003373BE">
      <w:r>
        <w:separator/>
      </w:r>
    </w:p>
  </w:footnote>
  <w:footnote w:type="continuationSeparator" w:id="0">
    <w:p w14:paraId="75706151" w14:textId="77777777" w:rsidR="00602605" w:rsidRDefault="00602605" w:rsidP="003373BE">
      <w:r>
        <w:continuationSeparator/>
      </w:r>
    </w:p>
  </w:footnote>
  <w:footnote w:type="continuationNotice" w:id="1">
    <w:p w14:paraId="36D0FA96" w14:textId="77777777" w:rsidR="00602605" w:rsidRDefault="0060260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19979" w14:textId="1963599E" w:rsidR="00DF236F" w:rsidRDefault="00DF236F" w:rsidP="00A93BA7">
    <w:pPr>
      <w:pStyle w:val="Nagwek"/>
      <w:jc w:val="center"/>
      <w:rPr>
        <w:rFonts w:cs="Calibri"/>
        <w:b/>
        <w:bCs/>
        <w:color w:val="8B8178"/>
        <w:sz w:val="18"/>
        <w:szCs w:val="18"/>
      </w:rPr>
    </w:pPr>
    <w:r w:rsidRPr="00B70C6B">
      <w:rPr>
        <w:rFonts w:cs="Calibri"/>
        <w:b/>
        <w:bCs/>
        <w:color w:val="8B8178"/>
        <w:sz w:val="18"/>
        <w:szCs w:val="18"/>
      </w:rPr>
      <w:t>Elektroniczna Platforma Gromadzenia, Analiz</w:t>
    </w:r>
    <w:r>
      <w:rPr>
        <w:rFonts w:cs="Calibri"/>
        <w:b/>
        <w:bCs/>
        <w:color w:val="8B8178"/>
        <w:sz w:val="18"/>
        <w:szCs w:val="18"/>
      </w:rPr>
      <w:t>y</w:t>
    </w:r>
    <w:r w:rsidRPr="00B70C6B">
      <w:rPr>
        <w:rFonts w:cs="Calibri"/>
        <w:b/>
        <w:bCs/>
        <w:color w:val="8B8178"/>
        <w:sz w:val="18"/>
        <w:szCs w:val="18"/>
      </w:rPr>
      <w:t xml:space="preserve"> i Udostępniani</w:t>
    </w:r>
    <w:r>
      <w:rPr>
        <w:rFonts w:cs="Calibri"/>
        <w:b/>
        <w:bCs/>
        <w:color w:val="8B8178"/>
        <w:sz w:val="18"/>
        <w:szCs w:val="18"/>
      </w:rPr>
      <w:t xml:space="preserve">a </w:t>
    </w:r>
    <w:r>
      <w:rPr>
        <w:rFonts w:cs="Calibri"/>
        <w:b/>
        <w:bCs/>
        <w:color w:val="8B8178"/>
        <w:sz w:val="18"/>
        <w:szCs w:val="18"/>
      </w:rPr>
      <w:br/>
      <w:t>z</w:t>
    </w:r>
    <w:r w:rsidRPr="00B70C6B">
      <w:rPr>
        <w:rFonts w:cs="Calibri"/>
        <w:b/>
        <w:bCs/>
        <w:color w:val="8B8178"/>
        <w:sz w:val="18"/>
        <w:szCs w:val="18"/>
      </w:rPr>
      <w:t xml:space="preserve">asobów </w:t>
    </w:r>
    <w:r>
      <w:rPr>
        <w:rFonts w:cs="Calibri"/>
        <w:b/>
        <w:bCs/>
        <w:color w:val="8B8178"/>
        <w:sz w:val="18"/>
        <w:szCs w:val="18"/>
      </w:rPr>
      <w:t>c</w:t>
    </w:r>
    <w:r w:rsidRPr="00B70C6B">
      <w:rPr>
        <w:rFonts w:cs="Calibri"/>
        <w:b/>
        <w:bCs/>
        <w:color w:val="8B8178"/>
        <w:sz w:val="18"/>
        <w:szCs w:val="18"/>
      </w:rPr>
      <w:t>yfrowych o Zdarzeniach Medycznych</w:t>
    </w:r>
  </w:p>
  <w:p w14:paraId="1371B487" w14:textId="77777777" w:rsidR="00DF236F" w:rsidRDefault="00DF236F" w:rsidP="00A93BA7">
    <w:pPr>
      <w:pStyle w:val="Nagwek"/>
      <w:jc w:val="center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D13B5" w14:textId="77777777" w:rsidR="00DF236F" w:rsidRDefault="00DF236F" w:rsidP="009565AD">
    <w:pPr>
      <w:pStyle w:val="Nagwek"/>
      <w:jc w:val="center"/>
      <w:rPr>
        <w:rFonts w:cs="Calibri"/>
        <w:b/>
        <w:bCs/>
        <w:color w:val="8B8178"/>
        <w:sz w:val="18"/>
        <w:szCs w:val="18"/>
      </w:rPr>
    </w:pPr>
    <w:r w:rsidRPr="004206F1">
      <w:rPr>
        <w:noProof/>
        <w:lang w:eastAsia="pl-PL"/>
      </w:rPr>
      <w:drawing>
        <wp:inline distT="0" distB="0" distL="0" distR="0" wp14:anchorId="1721F2A8" wp14:editId="0C66C976">
          <wp:extent cx="5753100" cy="1123950"/>
          <wp:effectExtent l="0" t="0" r="0" b="0"/>
          <wp:docPr id="10" name="Picture 10" descr="C:\Users\A.Kostyra\Desktop\SZABLONY\nowe szablony wniosków - mniejsze pliki\nowe stopki\grafika\naglowek _P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.Kostyra\Desktop\SZABLONY\nowe szablony wniosków - mniejsze pliki\nowe stopki\grafika\naglowek _P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F9D73A" w14:textId="77777777" w:rsidR="00DF236F" w:rsidRPr="009565AD" w:rsidRDefault="00DF236F" w:rsidP="009565A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958D8" w14:textId="77777777" w:rsidR="005D1E53" w:rsidRDefault="005D1E53" w:rsidP="009565AD">
    <w:pPr>
      <w:pStyle w:val="Nagwek"/>
      <w:jc w:val="center"/>
      <w:rPr>
        <w:rFonts w:cs="Calibri"/>
        <w:b/>
        <w:bCs/>
        <w:color w:val="8B8178"/>
        <w:sz w:val="18"/>
        <w:szCs w:val="18"/>
      </w:rPr>
    </w:pPr>
    <w:r w:rsidRPr="00B70C6B">
      <w:rPr>
        <w:rFonts w:cs="Calibri"/>
        <w:b/>
        <w:bCs/>
        <w:color w:val="8B8178"/>
        <w:sz w:val="18"/>
        <w:szCs w:val="18"/>
      </w:rPr>
      <w:t>Elektroniczna Platforma Gromadzenia, Analiz</w:t>
    </w:r>
    <w:r>
      <w:rPr>
        <w:rFonts w:cs="Calibri"/>
        <w:b/>
        <w:bCs/>
        <w:color w:val="8B8178"/>
        <w:sz w:val="18"/>
        <w:szCs w:val="18"/>
      </w:rPr>
      <w:t>y</w:t>
    </w:r>
    <w:r w:rsidRPr="00B70C6B">
      <w:rPr>
        <w:rFonts w:cs="Calibri"/>
        <w:b/>
        <w:bCs/>
        <w:color w:val="8B8178"/>
        <w:sz w:val="18"/>
        <w:szCs w:val="18"/>
      </w:rPr>
      <w:t xml:space="preserve"> i Udostępniani</w:t>
    </w:r>
    <w:r>
      <w:rPr>
        <w:rFonts w:cs="Calibri"/>
        <w:b/>
        <w:bCs/>
        <w:color w:val="8B8178"/>
        <w:sz w:val="18"/>
        <w:szCs w:val="18"/>
      </w:rPr>
      <w:t xml:space="preserve">a </w:t>
    </w:r>
    <w:r>
      <w:rPr>
        <w:rFonts w:cs="Calibri"/>
        <w:b/>
        <w:bCs/>
        <w:color w:val="8B8178"/>
        <w:sz w:val="18"/>
        <w:szCs w:val="18"/>
      </w:rPr>
      <w:br/>
      <w:t>z</w:t>
    </w:r>
    <w:r w:rsidRPr="00B70C6B">
      <w:rPr>
        <w:rFonts w:cs="Calibri"/>
        <w:b/>
        <w:bCs/>
        <w:color w:val="8B8178"/>
        <w:sz w:val="18"/>
        <w:szCs w:val="18"/>
      </w:rPr>
      <w:t xml:space="preserve">asobów </w:t>
    </w:r>
    <w:r>
      <w:rPr>
        <w:rFonts w:cs="Calibri"/>
        <w:b/>
        <w:bCs/>
        <w:color w:val="8B8178"/>
        <w:sz w:val="18"/>
        <w:szCs w:val="18"/>
      </w:rPr>
      <w:t>c</w:t>
    </w:r>
    <w:r w:rsidRPr="00B70C6B">
      <w:rPr>
        <w:rFonts w:cs="Calibri"/>
        <w:b/>
        <w:bCs/>
        <w:color w:val="8B8178"/>
        <w:sz w:val="18"/>
        <w:szCs w:val="18"/>
      </w:rPr>
      <w:t>yfrowych o Zdarzeniach Medycznych</w:t>
    </w:r>
  </w:p>
  <w:p w14:paraId="5E12260B" w14:textId="77777777" w:rsidR="005D1E53" w:rsidRPr="009565AD" w:rsidRDefault="005D1E53" w:rsidP="009565A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3C5C"/>
    <w:multiLevelType w:val="multilevel"/>
    <w:tmpl w:val="F356F05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ascii="Symbol" w:hAnsi="Symbol" w:hint="default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ascii="Symbol" w:hAnsi="Symbol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34296"/>
    <w:multiLevelType w:val="hybridMultilevel"/>
    <w:tmpl w:val="06CCF996"/>
    <w:lvl w:ilvl="0" w:tplc="9F540242">
      <w:start w:val="1"/>
      <w:numFmt w:val="bullet"/>
      <w:pStyle w:val="wyliczeni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21FA9"/>
    <w:multiLevelType w:val="hybridMultilevel"/>
    <w:tmpl w:val="CE68190C"/>
    <w:lvl w:ilvl="0" w:tplc="2EEC89BE">
      <w:start w:val="1"/>
      <w:numFmt w:val="decimal"/>
      <w:lvlText w:val="%1."/>
      <w:lvlJc w:val="left"/>
      <w:pPr>
        <w:ind w:left="360" w:hanging="360"/>
      </w:pPr>
    </w:lvl>
    <w:lvl w:ilvl="1" w:tplc="6952FE3E">
      <w:start w:val="1"/>
      <w:numFmt w:val="lowerLetter"/>
      <w:pStyle w:val="Nagwek3"/>
      <w:lvlText w:val="%2."/>
      <w:lvlJc w:val="left"/>
      <w:pPr>
        <w:ind w:left="1080" w:hanging="360"/>
      </w:pPr>
    </w:lvl>
    <w:lvl w:ilvl="2" w:tplc="D8886F16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 w15:restartNumberingAfterBreak="0">
    <w:nsid w:val="24230192"/>
    <w:multiLevelType w:val="hybridMultilevel"/>
    <w:tmpl w:val="34642F1C"/>
    <w:lvl w:ilvl="0" w:tplc="8EE67D5A">
      <w:numFmt w:val="bullet"/>
      <w:pStyle w:val="Tabelapunktowanie1"/>
      <w:lvlText w:val="•"/>
      <w:lvlJc w:val="left"/>
      <w:pPr>
        <w:ind w:left="1174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B72B5F"/>
    <w:multiLevelType w:val="hybridMultilevel"/>
    <w:tmpl w:val="B73E48EE"/>
    <w:lvl w:ilvl="0" w:tplc="6002A98E">
      <w:start w:val="1"/>
      <w:numFmt w:val="decimal"/>
      <w:pStyle w:val="Numerowaniepoz1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83BE6"/>
    <w:multiLevelType w:val="hybridMultilevel"/>
    <w:tmpl w:val="87041DFE"/>
    <w:lvl w:ilvl="0" w:tplc="F98069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EC50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EE858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AC27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76F3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76C8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245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E0E0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FAFA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2" w15:restartNumberingAfterBreak="0">
    <w:nsid w:val="63C13726"/>
    <w:multiLevelType w:val="multilevel"/>
    <w:tmpl w:val="45B8F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64067CF2"/>
    <w:multiLevelType w:val="multilevel"/>
    <w:tmpl w:val="70A2645E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pStyle w:val="Nagwek4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4"/>
  </w:num>
  <w:num w:numId="5">
    <w:abstractNumId w:val="11"/>
  </w:num>
  <w:num w:numId="6">
    <w:abstractNumId w:val="7"/>
  </w:num>
  <w:num w:numId="7">
    <w:abstractNumId w:val="8"/>
  </w:num>
  <w:num w:numId="8">
    <w:abstractNumId w:val="1"/>
  </w:num>
  <w:num w:numId="9">
    <w:abstractNumId w:val="0"/>
  </w:num>
  <w:num w:numId="10">
    <w:abstractNumId w:val="4"/>
  </w:num>
  <w:num w:numId="11">
    <w:abstractNumId w:val="2"/>
  </w:num>
  <w:num w:numId="12">
    <w:abstractNumId w:val="3"/>
  </w:num>
  <w:num w:numId="13">
    <w:abstractNumId w:val="5"/>
  </w:num>
  <w:num w:numId="14">
    <w:abstractNumId w:val="13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pl-PL" w:vendorID="12" w:dllVersion="512" w:checkStyle="1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CAF"/>
    <w:rsid w:val="0000019A"/>
    <w:rsid w:val="0000041E"/>
    <w:rsid w:val="000009BB"/>
    <w:rsid w:val="00000A74"/>
    <w:rsid w:val="00000EEE"/>
    <w:rsid w:val="00000FDF"/>
    <w:rsid w:val="000010FB"/>
    <w:rsid w:val="0000117B"/>
    <w:rsid w:val="00001229"/>
    <w:rsid w:val="00001353"/>
    <w:rsid w:val="00001585"/>
    <w:rsid w:val="000018D7"/>
    <w:rsid w:val="00001D38"/>
    <w:rsid w:val="00001D72"/>
    <w:rsid w:val="00002265"/>
    <w:rsid w:val="000022D3"/>
    <w:rsid w:val="000024E9"/>
    <w:rsid w:val="0000284A"/>
    <w:rsid w:val="000028DB"/>
    <w:rsid w:val="00002A8D"/>
    <w:rsid w:val="00002C81"/>
    <w:rsid w:val="00002D94"/>
    <w:rsid w:val="00002E27"/>
    <w:rsid w:val="00002ED0"/>
    <w:rsid w:val="0000304C"/>
    <w:rsid w:val="000031A5"/>
    <w:rsid w:val="00003411"/>
    <w:rsid w:val="00003476"/>
    <w:rsid w:val="0000366D"/>
    <w:rsid w:val="000039E7"/>
    <w:rsid w:val="00003C15"/>
    <w:rsid w:val="00003F2B"/>
    <w:rsid w:val="00003F63"/>
    <w:rsid w:val="00004178"/>
    <w:rsid w:val="000045D1"/>
    <w:rsid w:val="00004627"/>
    <w:rsid w:val="00004670"/>
    <w:rsid w:val="00004689"/>
    <w:rsid w:val="000046B4"/>
    <w:rsid w:val="00004802"/>
    <w:rsid w:val="00004C3F"/>
    <w:rsid w:val="00004CB4"/>
    <w:rsid w:val="00004D0D"/>
    <w:rsid w:val="00004DA2"/>
    <w:rsid w:val="00005329"/>
    <w:rsid w:val="0000556A"/>
    <w:rsid w:val="00005674"/>
    <w:rsid w:val="00005A14"/>
    <w:rsid w:val="00005ED9"/>
    <w:rsid w:val="0000603C"/>
    <w:rsid w:val="000061C0"/>
    <w:rsid w:val="000064B7"/>
    <w:rsid w:val="000066D8"/>
    <w:rsid w:val="00006C34"/>
    <w:rsid w:val="000071A1"/>
    <w:rsid w:val="00007261"/>
    <w:rsid w:val="0000740A"/>
    <w:rsid w:val="0000743E"/>
    <w:rsid w:val="000075CA"/>
    <w:rsid w:val="00007786"/>
    <w:rsid w:val="00007934"/>
    <w:rsid w:val="00007DCD"/>
    <w:rsid w:val="00007EBD"/>
    <w:rsid w:val="00007EBF"/>
    <w:rsid w:val="000101B4"/>
    <w:rsid w:val="000101ED"/>
    <w:rsid w:val="00010299"/>
    <w:rsid w:val="000108AA"/>
    <w:rsid w:val="00010B04"/>
    <w:rsid w:val="000116D9"/>
    <w:rsid w:val="000116E7"/>
    <w:rsid w:val="0001184E"/>
    <w:rsid w:val="000118BB"/>
    <w:rsid w:val="000125D4"/>
    <w:rsid w:val="0001284F"/>
    <w:rsid w:val="00012A3B"/>
    <w:rsid w:val="0001318A"/>
    <w:rsid w:val="00013B99"/>
    <w:rsid w:val="00013C69"/>
    <w:rsid w:val="00013D0E"/>
    <w:rsid w:val="00013EEE"/>
    <w:rsid w:val="00014146"/>
    <w:rsid w:val="0001492F"/>
    <w:rsid w:val="00014C19"/>
    <w:rsid w:val="00014DF4"/>
    <w:rsid w:val="00014F8D"/>
    <w:rsid w:val="00014FA3"/>
    <w:rsid w:val="0001517E"/>
    <w:rsid w:val="000154FF"/>
    <w:rsid w:val="00015616"/>
    <w:rsid w:val="0001566D"/>
    <w:rsid w:val="0001573A"/>
    <w:rsid w:val="00015966"/>
    <w:rsid w:val="000159B9"/>
    <w:rsid w:val="00015A49"/>
    <w:rsid w:val="00015CA4"/>
    <w:rsid w:val="00015DE8"/>
    <w:rsid w:val="0001605F"/>
    <w:rsid w:val="000160C1"/>
    <w:rsid w:val="000164D1"/>
    <w:rsid w:val="000166E3"/>
    <w:rsid w:val="00016C27"/>
    <w:rsid w:val="00016CE2"/>
    <w:rsid w:val="0001722F"/>
    <w:rsid w:val="00017258"/>
    <w:rsid w:val="0001753D"/>
    <w:rsid w:val="00017574"/>
    <w:rsid w:val="00017680"/>
    <w:rsid w:val="000178A6"/>
    <w:rsid w:val="000178D1"/>
    <w:rsid w:val="00017A6D"/>
    <w:rsid w:val="00017ACD"/>
    <w:rsid w:val="00017D0A"/>
    <w:rsid w:val="00017FC9"/>
    <w:rsid w:val="000203B3"/>
    <w:rsid w:val="00020660"/>
    <w:rsid w:val="0002099F"/>
    <w:rsid w:val="000209F7"/>
    <w:rsid w:val="00020C91"/>
    <w:rsid w:val="00020FA8"/>
    <w:rsid w:val="00021091"/>
    <w:rsid w:val="000212D2"/>
    <w:rsid w:val="00021792"/>
    <w:rsid w:val="000219F7"/>
    <w:rsid w:val="00021D01"/>
    <w:rsid w:val="00021FB9"/>
    <w:rsid w:val="000220C6"/>
    <w:rsid w:val="00022D30"/>
    <w:rsid w:val="00022E8D"/>
    <w:rsid w:val="00022F81"/>
    <w:rsid w:val="000233E2"/>
    <w:rsid w:val="00023642"/>
    <w:rsid w:val="00023A85"/>
    <w:rsid w:val="00023BE9"/>
    <w:rsid w:val="000244B9"/>
    <w:rsid w:val="000246B4"/>
    <w:rsid w:val="00024849"/>
    <w:rsid w:val="00025136"/>
    <w:rsid w:val="000256D8"/>
    <w:rsid w:val="00025F4C"/>
    <w:rsid w:val="00026117"/>
    <w:rsid w:val="0002615B"/>
    <w:rsid w:val="000261CE"/>
    <w:rsid w:val="00026311"/>
    <w:rsid w:val="00026D9D"/>
    <w:rsid w:val="00026E36"/>
    <w:rsid w:val="00026E66"/>
    <w:rsid w:val="00026EEE"/>
    <w:rsid w:val="000270BA"/>
    <w:rsid w:val="0002727D"/>
    <w:rsid w:val="00027737"/>
    <w:rsid w:val="00027AC3"/>
    <w:rsid w:val="00027CBB"/>
    <w:rsid w:val="00027DEA"/>
    <w:rsid w:val="00027F4A"/>
    <w:rsid w:val="0002B887"/>
    <w:rsid w:val="000301D3"/>
    <w:rsid w:val="00030410"/>
    <w:rsid w:val="000306E6"/>
    <w:rsid w:val="0003084E"/>
    <w:rsid w:val="000310BA"/>
    <w:rsid w:val="0003134F"/>
    <w:rsid w:val="0003150D"/>
    <w:rsid w:val="00031676"/>
    <w:rsid w:val="00031818"/>
    <w:rsid w:val="00031CDA"/>
    <w:rsid w:val="00032015"/>
    <w:rsid w:val="0003206F"/>
    <w:rsid w:val="00032191"/>
    <w:rsid w:val="00032263"/>
    <w:rsid w:val="00032612"/>
    <w:rsid w:val="00032830"/>
    <w:rsid w:val="00032A19"/>
    <w:rsid w:val="000330A1"/>
    <w:rsid w:val="00033179"/>
    <w:rsid w:val="0003377A"/>
    <w:rsid w:val="000337EB"/>
    <w:rsid w:val="00033BC7"/>
    <w:rsid w:val="000344C6"/>
    <w:rsid w:val="000345B8"/>
    <w:rsid w:val="0003462F"/>
    <w:rsid w:val="0003465B"/>
    <w:rsid w:val="00034742"/>
    <w:rsid w:val="000348EF"/>
    <w:rsid w:val="00034D06"/>
    <w:rsid w:val="00034EEE"/>
    <w:rsid w:val="00034F45"/>
    <w:rsid w:val="000351E3"/>
    <w:rsid w:val="00035759"/>
    <w:rsid w:val="00035911"/>
    <w:rsid w:val="000359AF"/>
    <w:rsid w:val="00035A60"/>
    <w:rsid w:val="00035BC9"/>
    <w:rsid w:val="00035BE3"/>
    <w:rsid w:val="00035D32"/>
    <w:rsid w:val="00035D58"/>
    <w:rsid w:val="00035DD4"/>
    <w:rsid w:val="00036103"/>
    <w:rsid w:val="00036311"/>
    <w:rsid w:val="00037062"/>
    <w:rsid w:val="00037088"/>
    <w:rsid w:val="000371CF"/>
    <w:rsid w:val="00037913"/>
    <w:rsid w:val="00037AFC"/>
    <w:rsid w:val="00037CE1"/>
    <w:rsid w:val="00037DE6"/>
    <w:rsid w:val="00037F89"/>
    <w:rsid w:val="0004073C"/>
    <w:rsid w:val="000408CD"/>
    <w:rsid w:val="00040CB0"/>
    <w:rsid w:val="00040F66"/>
    <w:rsid w:val="000411E2"/>
    <w:rsid w:val="000414DF"/>
    <w:rsid w:val="000415B4"/>
    <w:rsid w:val="00041722"/>
    <w:rsid w:val="00041963"/>
    <w:rsid w:val="0004245A"/>
    <w:rsid w:val="000424D6"/>
    <w:rsid w:val="00042669"/>
    <w:rsid w:val="00042684"/>
    <w:rsid w:val="00042686"/>
    <w:rsid w:val="000429BC"/>
    <w:rsid w:val="000429E3"/>
    <w:rsid w:val="00042B51"/>
    <w:rsid w:val="00042D54"/>
    <w:rsid w:val="00042EE5"/>
    <w:rsid w:val="00042FC3"/>
    <w:rsid w:val="000432EF"/>
    <w:rsid w:val="00043DDD"/>
    <w:rsid w:val="00043E39"/>
    <w:rsid w:val="00043FB8"/>
    <w:rsid w:val="000440A9"/>
    <w:rsid w:val="000441B7"/>
    <w:rsid w:val="00044299"/>
    <w:rsid w:val="0004495D"/>
    <w:rsid w:val="00044B34"/>
    <w:rsid w:val="00044B66"/>
    <w:rsid w:val="00044CA0"/>
    <w:rsid w:val="00045260"/>
    <w:rsid w:val="000453BF"/>
    <w:rsid w:val="00045613"/>
    <w:rsid w:val="0004593B"/>
    <w:rsid w:val="00045BBB"/>
    <w:rsid w:val="0004645F"/>
    <w:rsid w:val="00046C2D"/>
    <w:rsid w:val="00046D8D"/>
    <w:rsid w:val="00047057"/>
    <w:rsid w:val="000477B7"/>
    <w:rsid w:val="00047821"/>
    <w:rsid w:val="00047D0F"/>
    <w:rsid w:val="00047DD1"/>
    <w:rsid w:val="00047E5F"/>
    <w:rsid w:val="000503AD"/>
    <w:rsid w:val="000503F9"/>
    <w:rsid w:val="000506A1"/>
    <w:rsid w:val="000508D9"/>
    <w:rsid w:val="00050A4D"/>
    <w:rsid w:val="00050BEA"/>
    <w:rsid w:val="00050C59"/>
    <w:rsid w:val="00050E8C"/>
    <w:rsid w:val="00051613"/>
    <w:rsid w:val="00051960"/>
    <w:rsid w:val="00051D53"/>
    <w:rsid w:val="00051DB0"/>
    <w:rsid w:val="00051E59"/>
    <w:rsid w:val="0005212B"/>
    <w:rsid w:val="00052389"/>
    <w:rsid w:val="000524F1"/>
    <w:rsid w:val="00052D32"/>
    <w:rsid w:val="00052E8F"/>
    <w:rsid w:val="0005345B"/>
    <w:rsid w:val="0005381B"/>
    <w:rsid w:val="000539EF"/>
    <w:rsid w:val="00053B8D"/>
    <w:rsid w:val="0005453A"/>
    <w:rsid w:val="0005467E"/>
    <w:rsid w:val="0005494C"/>
    <w:rsid w:val="00054B19"/>
    <w:rsid w:val="00054B2E"/>
    <w:rsid w:val="00054C1F"/>
    <w:rsid w:val="000554AD"/>
    <w:rsid w:val="000558E4"/>
    <w:rsid w:val="0005597A"/>
    <w:rsid w:val="00055C9E"/>
    <w:rsid w:val="00055D3A"/>
    <w:rsid w:val="0005648C"/>
    <w:rsid w:val="000564AB"/>
    <w:rsid w:val="00056622"/>
    <w:rsid w:val="0005670D"/>
    <w:rsid w:val="00056B5C"/>
    <w:rsid w:val="00056BF3"/>
    <w:rsid w:val="0005702A"/>
    <w:rsid w:val="0005707F"/>
    <w:rsid w:val="000573C4"/>
    <w:rsid w:val="000574EA"/>
    <w:rsid w:val="00057520"/>
    <w:rsid w:val="000578B1"/>
    <w:rsid w:val="000578CF"/>
    <w:rsid w:val="00057B52"/>
    <w:rsid w:val="00057BC4"/>
    <w:rsid w:val="00057D33"/>
    <w:rsid w:val="00057E8F"/>
    <w:rsid w:val="00060097"/>
    <w:rsid w:val="00060142"/>
    <w:rsid w:val="00060168"/>
    <w:rsid w:val="00060479"/>
    <w:rsid w:val="0006049B"/>
    <w:rsid w:val="00060851"/>
    <w:rsid w:val="00060C89"/>
    <w:rsid w:val="000610A9"/>
    <w:rsid w:val="0006130E"/>
    <w:rsid w:val="00061594"/>
    <w:rsid w:val="00061671"/>
    <w:rsid w:val="0006167A"/>
    <w:rsid w:val="00061B7A"/>
    <w:rsid w:val="00061F49"/>
    <w:rsid w:val="00062117"/>
    <w:rsid w:val="000621B7"/>
    <w:rsid w:val="00062307"/>
    <w:rsid w:val="00062B02"/>
    <w:rsid w:val="00062C92"/>
    <w:rsid w:val="00062F22"/>
    <w:rsid w:val="00062FEB"/>
    <w:rsid w:val="0006337C"/>
    <w:rsid w:val="000633A3"/>
    <w:rsid w:val="00063812"/>
    <w:rsid w:val="000638C1"/>
    <w:rsid w:val="00063AD5"/>
    <w:rsid w:val="00063BD8"/>
    <w:rsid w:val="00063DC9"/>
    <w:rsid w:val="00063F60"/>
    <w:rsid w:val="00064181"/>
    <w:rsid w:val="00064186"/>
    <w:rsid w:val="00064299"/>
    <w:rsid w:val="000643E8"/>
    <w:rsid w:val="0006499B"/>
    <w:rsid w:val="00064AD1"/>
    <w:rsid w:val="00064EA0"/>
    <w:rsid w:val="000653A7"/>
    <w:rsid w:val="00065ADD"/>
    <w:rsid w:val="00065FB5"/>
    <w:rsid w:val="0006600D"/>
    <w:rsid w:val="00066741"/>
    <w:rsid w:val="0006674A"/>
    <w:rsid w:val="00066799"/>
    <w:rsid w:val="00066D70"/>
    <w:rsid w:val="00067040"/>
    <w:rsid w:val="00067352"/>
    <w:rsid w:val="000674CD"/>
    <w:rsid w:val="000674D3"/>
    <w:rsid w:val="00067609"/>
    <w:rsid w:val="00067666"/>
    <w:rsid w:val="0006766C"/>
    <w:rsid w:val="0006799A"/>
    <w:rsid w:val="00067E94"/>
    <w:rsid w:val="00067F0F"/>
    <w:rsid w:val="000700B7"/>
    <w:rsid w:val="00070111"/>
    <w:rsid w:val="00070216"/>
    <w:rsid w:val="00070256"/>
    <w:rsid w:val="000706C4"/>
    <w:rsid w:val="000707BB"/>
    <w:rsid w:val="00071154"/>
    <w:rsid w:val="00071602"/>
    <w:rsid w:val="00071787"/>
    <w:rsid w:val="000717BD"/>
    <w:rsid w:val="00071D46"/>
    <w:rsid w:val="00072F72"/>
    <w:rsid w:val="00073083"/>
    <w:rsid w:val="0007324A"/>
    <w:rsid w:val="000733EB"/>
    <w:rsid w:val="00073614"/>
    <w:rsid w:val="00073BF5"/>
    <w:rsid w:val="0007404D"/>
    <w:rsid w:val="000740D8"/>
    <w:rsid w:val="000743C6"/>
    <w:rsid w:val="000747AD"/>
    <w:rsid w:val="000749F7"/>
    <w:rsid w:val="000753B1"/>
    <w:rsid w:val="0007584F"/>
    <w:rsid w:val="00075CEE"/>
    <w:rsid w:val="00075F64"/>
    <w:rsid w:val="000760D0"/>
    <w:rsid w:val="0007657A"/>
    <w:rsid w:val="00076763"/>
    <w:rsid w:val="00076773"/>
    <w:rsid w:val="000769D7"/>
    <w:rsid w:val="00076A33"/>
    <w:rsid w:val="00076BC4"/>
    <w:rsid w:val="00076D79"/>
    <w:rsid w:val="000773B2"/>
    <w:rsid w:val="0007795C"/>
    <w:rsid w:val="0007796E"/>
    <w:rsid w:val="00077C00"/>
    <w:rsid w:val="00077CCC"/>
    <w:rsid w:val="00077D00"/>
    <w:rsid w:val="00077D16"/>
    <w:rsid w:val="00077D92"/>
    <w:rsid w:val="00077DAB"/>
    <w:rsid w:val="00077E2C"/>
    <w:rsid w:val="00077EC9"/>
    <w:rsid w:val="0008008C"/>
    <w:rsid w:val="000800A2"/>
    <w:rsid w:val="0008017D"/>
    <w:rsid w:val="00080880"/>
    <w:rsid w:val="000808A6"/>
    <w:rsid w:val="000815FF"/>
    <w:rsid w:val="00081987"/>
    <w:rsid w:val="000819BC"/>
    <w:rsid w:val="00081AE8"/>
    <w:rsid w:val="0008202D"/>
    <w:rsid w:val="000824B2"/>
    <w:rsid w:val="0008255E"/>
    <w:rsid w:val="00082947"/>
    <w:rsid w:val="00082956"/>
    <w:rsid w:val="00082979"/>
    <w:rsid w:val="00082D9B"/>
    <w:rsid w:val="00082EAF"/>
    <w:rsid w:val="00083454"/>
    <w:rsid w:val="00083455"/>
    <w:rsid w:val="0008388C"/>
    <w:rsid w:val="00083953"/>
    <w:rsid w:val="00083B36"/>
    <w:rsid w:val="00083B54"/>
    <w:rsid w:val="00083B89"/>
    <w:rsid w:val="00083E8C"/>
    <w:rsid w:val="00084079"/>
    <w:rsid w:val="0008421B"/>
    <w:rsid w:val="00084507"/>
    <w:rsid w:val="000849B6"/>
    <w:rsid w:val="00084B14"/>
    <w:rsid w:val="00084E3C"/>
    <w:rsid w:val="0008514B"/>
    <w:rsid w:val="000852E2"/>
    <w:rsid w:val="00085398"/>
    <w:rsid w:val="00085919"/>
    <w:rsid w:val="00085E4B"/>
    <w:rsid w:val="00085FF1"/>
    <w:rsid w:val="000864FA"/>
    <w:rsid w:val="00086D34"/>
    <w:rsid w:val="00086E92"/>
    <w:rsid w:val="00086F4C"/>
    <w:rsid w:val="00087039"/>
    <w:rsid w:val="000871A2"/>
    <w:rsid w:val="000872C3"/>
    <w:rsid w:val="00090003"/>
    <w:rsid w:val="00090611"/>
    <w:rsid w:val="000907AD"/>
    <w:rsid w:val="0009087D"/>
    <w:rsid w:val="00090ECC"/>
    <w:rsid w:val="00091246"/>
    <w:rsid w:val="000915D2"/>
    <w:rsid w:val="00091667"/>
    <w:rsid w:val="00091688"/>
    <w:rsid w:val="000916EC"/>
    <w:rsid w:val="000917ED"/>
    <w:rsid w:val="00091BD1"/>
    <w:rsid w:val="00091C31"/>
    <w:rsid w:val="00091F76"/>
    <w:rsid w:val="00092134"/>
    <w:rsid w:val="00092166"/>
    <w:rsid w:val="000924CE"/>
    <w:rsid w:val="00092C50"/>
    <w:rsid w:val="00092C9B"/>
    <w:rsid w:val="00092EEB"/>
    <w:rsid w:val="0009364A"/>
    <w:rsid w:val="000937F8"/>
    <w:rsid w:val="0009397D"/>
    <w:rsid w:val="00093A1D"/>
    <w:rsid w:val="00093B4C"/>
    <w:rsid w:val="00094686"/>
    <w:rsid w:val="000948AD"/>
    <w:rsid w:val="00094A98"/>
    <w:rsid w:val="00094BDA"/>
    <w:rsid w:val="00094E8B"/>
    <w:rsid w:val="0009551F"/>
    <w:rsid w:val="00095CAD"/>
    <w:rsid w:val="00095D52"/>
    <w:rsid w:val="00095EEE"/>
    <w:rsid w:val="0009607C"/>
    <w:rsid w:val="000960DE"/>
    <w:rsid w:val="0009613F"/>
    <w:rsid w:val="00096189"/>
    <w:rsid w:val="000964A1"/>
    <w:rsid w:val="000967EB"/>
    <w:rsid w:val="00096A7E"/>
    <w:rsid w:val="00096B01"/>
    <w:rsid w:val="000971E8"/>
    <w:rsid w:val="00097291"/>
    <w:rsid w:val="00097292"/>
    <w:rsid w:val="000974A8"/>
    <w:rsid w:val="000975FD"/>
    <w:rsid w:val="000978A9"/>
    <w:rsid w:val="00097AED"/>
    <w:rsid w:val="00097F36"/>
    <w:rsid w:val="000A0011"/>
    <w:rsid w:val="000A01B6"/>
    <w:rsid w:val="000A047F"/>
    <w:rsid w:val="000A09CF"/>
    <w:rsid w:val="000A0BDE"/>
    <w:rsid w:val="000A0CBA"/>
    <w:rsid w:val="000A0D00"/>
    <w:rsid w:val="000A0D1F"/>
    <w:rsid w:val="000A1441"/>
    <w:rsid w:val="000A1B15"/>
    <w:rsid w:val="000A1E78"/>
    <w:rsid w:val="000A1E7B"/>
    <w:rsid w:val="000A257E"/>
    <w:rsid w:val="000A2604"/>
    <w:rsid w:val="000A28D4"/>
    <w:rsid w:val="000A29E0"/>
    <w:rsid w:val="000A2EBC"/>
    <w:rsid w:val="000A328D"/>
    <w:rsid w:val="000A3512"/>
    <w:rsid w:val="000A3945"/>
    <w:rsid w:val="000A3B3E"/>
    <w:rsid w:val="000A3CAD"/>
    <w:rsid w:val="000A3D0D"/>
    <w:rsid w:val="000A3E67"/>
    <w:rsid w:val="000A3EB4"/>
    <w:rsid w:val="000A40F2"/>
    <w:rsid w:val="000A473F"/>
    <w:rsid w:val="000A48B2"/>
    <w:rsid w:val="000A4A99"/>
    <w:rsid w:val="000A4AE7"/>
    <w:rsid w:val="000A4B3B"/>
    <w:rsid w:val="000A50F6"/>
    <w:rsid w:val="000A55B8"/>
    <w:rsid w:val="000A5949"/>
    <w:rsid w:val="000A5984"/>
    <w:rsid w:val="000A5C79"/>
    <w:rsid w:val="000A5E24"/>
    <w:rsid w:val="000A5EF7"/>
    <w:rsid w:val="000A610F"/>
    <w:rsid w:val="000A6121"/>
    <w:rsid w:val="000A62E0"/>
    <w:rsid w:val="000A6329"/>
    <w:rsid w:val="000A655B"/>
    <w:rsid w:val="000A6578"/>
    <w:rsid w:val="000A688A"/>
    <w:rsid w:val="000A6D39"/>
    <w:rsid w:val="000A6E4E"/>
    <w:rsid w:val="000A6E50"/>
    <w:rsid w:val="000A70D0"/>
    <w:rsid w:val="000A733E"/>
    <w:rsid w:val="000A73C7"/>
    <w:rsid w:val="000A746A"/>
    <w:rsid w:val="000A7E6D"/>
    <w:rsid w:val="000A7F2A"/>
    <w:rsid w:val="000B01D6"/>
    <w:rsid w:val="000B03C8"/>
    <w:rsid w:val="000B0513"/>
    <w:rsid w:val="000B0B75"/>
    <w:rsid w:val="000B0B9E"/>
    <w:rsid w:val="000B1079"/>
    <w:rsid w:val="000B112F"/>
    <w:rsid w:val="000B11B9"/>
    <w:rsid w:val="000B1340"/>
    <w:rsid w:val="000B145A"/>
    <w:rsid w:val="000B1623"/>
    <w:rsid w:val="000B16CE"/>
    <w:rsid w:val="000B175F"/>
    <w:rsid w:val="000B1ABF"/>
    <w:rsid w:val="000B1AD6"/>
    <w:rsid w:val="000B1B91"/>
    <w:rsid w:val="000B2250"/>
    <w:rsid w:val="000B2376"/>
    <w:rsid w:val="000B2931"/>
    <w:rsid w:val="000B2ABF"/>
    <w:rsid w:val="000B2B41"/>
    <w:rsid w:val="000B3140"/>
    <w:rsid w:val="000B352B"/>
    <w:rsid w:val="000B35CE"/>
    <w:rsid w:val="000B3D46"/>
    <w:rsid w:val="000B3EDE"/>
    <w:rsid w:val="000B3F4C"/>
    <w:rsid w:val="000B4027"/>
    <w:rsid w:val="000B40AD"/>
    <w:rsid w:val="000B417C"/>
    <w:rsid w:val="000B43AB"/>
    <w:rsid w:val="000B4566"/>
    <w:rsid w:val="000B490B"/>
    <w:rsid w:val="000B49A9"/>
    <w:rsid w:val="000B4E21"/>
    <w:rsid w:val="000B4E77"/>
    <w:rsid w:val="000B5177"/>
    <w:rsid w:val="000B53AD"/>
    <w:rsid w:val="000B5540"/>
    <w:rsid w:val="000B55B5"/>
    <w:rsid w:val="000B5905"/>
    <w:rsid w:val="000B5939"/>
    <w:rsid w:val="000B5C9D"/>
    <w:rsid w:val="000B5E47"/>
    <w:rsid w:val="000B6015"/>
    <w:rsid w:val="000B6419"/>
    <w:rsid w:val="000B64E8"/>
    <w:rsid w:val="000B689E"/>
    <w:rsid w:val="000B6965"/>
    <w:rsid w:val="000B6A1B"/>
    <w:rsid w:val="000B6B1A"/>
    <w:rsid w:val="000B6BB3"/>
    <w:rsid w:val="000B7173"/>
    <w:rsid w:val="000B71A5"/>
    <w:rsid w:val="000B757B"/>
    <w:rsid w:val="000B7701"/>
    <w:rsid w:val="000B7710"/>
    <w:rsid w:val="000B772E"/>
    <w:rsid w:val="000B772F"/>
    <w:rsid w:val="000B773A"/>
    <w:rsid w:val="000B799E"/>
    <w:rsid w:val="000B7DD4"/>
    <w:rsid w:val="000C0280"/>
    <w:rsid w:val="000C066A"/>
    <w:rsid w:val="000C0943"/>
    <w:rsid w:val="000C09B8"/>
    <w:rsid w:val="000C0B54"/>
    <w:rsid w:val="000C0EBF"/>
    <w:rsid w:val="000C0F8C"/>
    <w:rsid w:val="000C11C8"/>
    <w:rsid w:val="000C1310"/>
    <w:rsid w:val="000C17C5"/>
    <w:rsid w:val="000C1AC0"/>
    <w:rsid w:val="000C1CD2"/>
    <w:rsid w:val="000C206F"/>
    <w:rsid w:val="000C22B8"/>
    <w:rsid w:val="000C2595"/>
    <w:rsid w:val="000C2774"/>
    <w:rsid w:val="000C2C55"/>
    <w:rsid w:val="000C2D08"/>
    <w:rsid w:val="000C309E"/>
    <w:rsid w:val="000C31FF"/>
    <w:rsid w:val="000C32C9"/>
    <w:rsid w:val="000C3636"/>
    <w:rsid w:val="000C3649"/>
    <w:rsid w:val="000C375B"/>
    <w:rsid w:val="000C3CD5"/>
    <w:rsid w:val="000C3D6B"/>
    <w:rsid w:val="000C3E5D"/>
    <w:rsid w:val="000C4187"/>
    <w:rsid w:val="000C4A58"/>
    <w:rsid w:val="000C4D4A"/>
    <w:rsid w:val="000C528B"/>
    <w:rsid w:val="000C5351"/>
    <w:rsid w:val="000C5489"/>
    <w:rsid w:val="000C57A9"/>
    <w:rsid w:val="000C5928"/>
    <w:rsid w:val="000C5C1A"/>
    <w:rsid w:val="000C6512"/>
    <w:rsid w:val="000C68FE"/>
    <w:rsid w:val="000C6C02"/>
    <w:rsid w:val="000C6D3D"/>
    <w:rsid w:val="000C6EC7"/>
    <w:rsid w:val="000C6FAD"/>
    <w:rsid w:val="000C6FC5"/>
    <w:rsid w:val="000C7054"/>
    <w:rsid w:val="000C72E2"/>
    <w:rsid w:val="000C7910"/>
    <w:rsid w:val="000D0010"/>
    <w:rsid w:val="000D0534"/>
    <w:rsid w:val="000D0537"/>
    <w:rsid w:val="000D05EB"/>
    <w:rsid w:val="000D0664"/>
    <w:rsid w:val="000D06E9"/>
    <w:rsid w:val="000D0E7E"/>
    <w:rsid w:val="000D11BE"/>
    <w:rsid w:val="000D1617"/>
    <w:rsid w:val="000D1811"/>
    <w:rsid w:val="000D184B"/>
    <w:rsid w:val="000D1C17"/>
    <w:rsid w:val="000D1C3E"/>
    <w:rsid w:val="000D1D96"/>
    <w:rsid w:val="000D24D6"/>
    <w:rsid w:val="000D250F"/>
    <w:rsid w:val="000D269F"/>
    <w:rsid w:val="000D2770"/>
    <w:rsid w:val="000D2812"/>
    <w:rsid w:val="000D2B86"/>
    <w:rsid w:val="000D2C07"/>
    <w:rsid w:val="000D2D20"/>
    <w:rsid w:val="000D2F46"/>
    <w:rsid w:val="000D303A"/>
    <w:rsid w:val="000D3806"/>
    <w:rsid w:val="000D3AFB"/>
    <w:rsid w:val="000D3BBB"/>
    <w:rsid w:val="000D43BE"/>
    <w:rsid w:val="000D462A"/>
    <w:rsid w:val="000D465F"/>
    <w:rsid w:val="000D47DD"/>
    <w:rsid w:val="000D49DF"/>
    <w:rsid w:val="000D4F3D"/>
    <w:rsid w:val="000D4FA2"/>
    <w:rsid w:val="000D582B"/>
    <w:rsid w:val="000D5937"/>
    <w:rsid w:val="000D5E76"/>
    <w:rsid w:val="000D5F99"/>
    <w:rsid w:val="000D60E0"/>
    <w:rsid w:val="000D61A6"/>
    <w:rsid w:val="000D61DC"/>
    <w:rsid w:val="000D663D"/>
    <w:rsid w:val="000D66B1"/>
    <w:rsid w:val="000D69CE"/>
    <w:rsid w:val="000D6BD7"/>
    <w:rsid w:val="000D6C7B"/>
    <w:rsid w:val="000D6D2F"/>
    <w:rsid w:val="000D6D75"/>
    <w:rsid w:val="000D6DC3"/>
    <w:rsid w:val="000D6E4A"/>
    <w:rsid w:val="000D754D"/>
    <w:rsid w:val="000D791B"/>
    <w:rsid w:val="000D7F3D"/>
    <w:rsid w:val="000D7FFD"/>
    <w:rsid w:val="000E002A"/>
    <w:rsid w:val="000E0153"/>
    <w:rsid w:val="000E028C"/>
    <w:rsid w:val="000E02A2"/>
    <w:rsid w:val="000E04CC"/>
    <w:rsid w:val="000E08AD"/>
    <w:rsid w:val="000E0A04"/>
    <w:rsid w:val="000E0B0C"/>
    <w:rsid w:val="000E0C73"/>
    <w:rsid w:val="000E139E"/>
    <w:rsid w:val="000E1938"/>
    <w:rsid w:val="000E1B12"/>
    <w:rsid w:val="000E1B26"/>
    <w:rsid w:val="000E1C6A"/>
    <w:rsid w:val="000E1C74"/>
    <w:rsid w:val="000E1C8D"/>
    <w:rsid w:val="000E1D5A"/>
    <w:rsid w:val="000E1D8F"/>
    <w:rsid w:val="000E1E79"/>
    <w:rsid w:val="000E20A0"/>
    <w:rsid w:val="000E218A"/>
    <w:rsid w:val="000E2214"/>
    <w:rsid w:val="000E29D3"/>
    <w:rsid w:val="000E2C8A"/>
    <w:rsid w:val="000E2D54"/>
    <w:rsid w:val="000E2D76"/>
    <w:rsid w:val="000E3479"/>
    <w:rsid w:val="000E34E5"/>
    <w:rsid w:val="000E3866"/>
    <w:rsid w:val="000E3984"/>
    <w:rsid w:val="000E3C1D"/>
    <w:rsid w:val="000E3E4D"/>
    <w:rsid w:val="000E405D"/>
    <w:rsid w:val="000E4509"/>
    <w:rsid w:val="000E4666"/>
    <w:rsid w:val="000E4A15"/>
    <w:rsid w:val="000E4C22"/>
    <w:rsid w:val="000E5687"/>
    <w:rsid w:val="000E56A8"/>
    <w:rsid w:val="000E5A89"/>
    <w:rsid w:val="000E5AAB"/>
    <w:rsid w:val="000E5BB1"/>
    <w:rsid w:val="000E5BC0"/>
    <w:rsid w:val="000E5CBD"/>
    <w:rsid w:val="000E60A0"/>
    <w:rsid w:val="000E6343"/>
    <w:rsid w:val="000E6505"/>
    <w:rsid w:val="000E662A"/>
    <w:rsid w:val="000E6648"/>
    <w:rsid w:val="000E691F"/>
    <w:rsid w:val="000E6A04"/>
    <w:rsid w:val="000E7012"/>
    <w:rsid w:val="000E70EB"/>
    <w:rsid w:val="000E7648"/>
    <w:rsid w:val="000E77B9"/>
    <w:rsid w:val="000E7EA5"/>
    <w:rsid w:val="000F0144"/>
    <w:rsid w:val="000F01A1"/>
    <w:rsid w:val="000F0249"/>
    <w:rsid w:val="000F0426"/>
    <w:rsid w:val="000F0642"/>
    <w:rsid w:val="000F09D3"/>
    <w:rsid w:val="000F0D61"/>
    <w:rsid w:val="000F0DBB"/>
    <w:rsid w:val="000F0E1B"/>
    <w:rsid w:val="000F0F21"/>
    <w:rsid w:val="000F1674"/>
    <w:rsid w:val="000F16FF"/>
    <w:rsid w:val="000F1E07"/>
    <w:rsid w:val="000F22F7"/>
    <w:rsid w:val="000F2626"/>
    <w:rsid w:val="000F2C61"/>
    <w:rsid w:val="000F2D5E"/>
    <w:rsid w:val="000F2E80"/>
    <w:rsid w:val="000F2F2F"/>
    <w:rsid w:val="000F2FF7"/>
    <w:rsid w:val="000F3013"/>
    <w:rsid w:val="000F348D"/>
    <w:rsid w:val="000F370C"/>
    <w:rsid w:val="000F3B16"/>
    <w:rsid w:val="000F3C99"/>
    <w:rsid w:val="000F3D7C"/>
    <w:rsid w:val="000F3E7E"/>
    <w:rsid w:val="000F3EE4"/>
    <w:rsid w:val="000F4138"/>
    <w:rsid w:val="000F4237"/>
    <w:rsid w:val="000F42B8"/>
    <w:rsid w:val="000F4317"/>
    <w:rsid w:val="000F435C"/>
    <w:rsid w:val="000F4541"/>
    <w:rsid w:val="000F4633"/>
    <w:rsid w:val="000F49C6"/>
    <w:rsid w:val="000F5B57"/>
    <w:rsid w:val="000F6605"/>
    <w:rsid w:val="000F6C2B"/>
    <w:rsid w:val="000F6F20"/>
    <w:rsid w:val="000F706F"/>
    <w:rsid w:val="000F713F"/>
    <w:rsid w:val="000F73CB"/>
    <w:rsid w:val="000F74CD"/>
    <w:rsid w:val="000F76B5"/>
    <w:rsid w:val="000F78EC"/>
    <w:rsid w:val="000F79D6"/>
    <w:rsid w:val="000F7A94"/>
    <w:rsid w:val="000F7AFF"/>
    <w:rsid w:val="000F7E02"/>
    <w:rsid w:val="000F7FF5"/>
    <w:rsid w:val="001000EF"/>
    <w:rsid w:val="00100126"/>
    <w:rsid w:val="00100456"/>
    <w:rsid w:val="00100710"/>
    <w:rsid w:val="00100A27"/>
    <w:rsid w:val="00100F52"/>
    <w:rsid w:val="00100FC1"/>
    <w:rsid w:val="00101594"/>
    <w:rsid w:val="00101715"/>
    <w:rsid w:val="00101748"/>
    <w:rsid w:val="00101933"/>
    <w:rsid w:val="00101949"/>
    <w:rsid w:val="00101A0A"/>
    <w:rsid w:val="00101A35"/>
    <w:rsid w:val="00101DA2"/>
    <w:rsid w:val="00101E3E"/>
    <w:rsid w:val="00101F62"/>
    <w:rsid w:val="0010211C"/>
    <w:rsid w:val="00102151"/>
    <w:rsid w:val="0010235C"/>
    <w:rsid w:val="001024EA"/>
    <w:rsid w:val="001028BE"/>
    <w:rsid w:val="00102ACE"/>
    <w:rsid w:val="00102B37"/>
    <w:rsid w:val="00102FF6"/>
    <w:rsid w:val="00103328"/>
    <w:rsid w:val="00103378"/>
    <w:rsid w:val="001035C7"/>
    <w:rsid w:val="0010360D"/>
    <w:rsid w:val="001038CC"/>
    <w:rsid w:val="00103F72"/>
    <w:rsid w:val="00103F93"/>
    <w:rsid w:val="00104342"/>
    <w:rsid w:val="00104707"/>
    <w:rsid w:val="00104FAD"/>
    <w:rsid w:val="00104FE7"/>
    <w:rsid w:val="00105192"/>
    <w:rsid w:val="0010524F"/>
    <w:rsid w:val="0010538A"/>
    <w:rsid w:val="001054D6"/>
    <w:rsid w:val="00105890"/>
    <w:rsid w:val="00105A02"/>
    <w:rsid w:val="0010688A"/>
    <w:rsid w:val="00106E5E"/>
    <w:rsid w:val="00106F64"/>
    <w:rsid w:val="0010728A"/>
    <w:rsid w:val="0010748B"/>
    <w:rsid w:val="00107674"/>
    <w:rsid w:val="001077F9"/>
    <w:rsid w:val="00107B3D"/>
    <w:rsid w:val="00107F51"/>
    <w:rsid w:val="0010FE14"/>
    <w:rsid w:val="00111028"/>
    <w:rsid w:val="00111093"/>
    <w:rsid w:val="00111374"/>
    <w:rsid w:val="00111460"/>
    <w:rsid w:val="001114C3"/>
    <w:rsid w:val="0011167D"/>
    <w:rsid w:val="001117E1"/>
    <w:rsid w:val="00111B4D"/>
    <w:rsid w:val="00111F59"/>
    <w:rsid w:val="00111FDA"/>
    <w:rsid w:val="00112798"/>
    <w:rsid w:val="00112CD0"/>
    <w:rsid w:val="00112F26"/>
    <w:rsid w:val="001131F5"/>
    <w:rsid w:val="0011328C"/>
    <w:rsid w:val="0011372A"/>
    <w:rsid w:val="00113B78"/>
    <w:rsid w:val="00113F4A"/>
    <w:rsid w:val="00113FD4"/>
    <w:rsid w:val="0011445C"/>
    <w:rsid w:val="001144A9"/>
    <w:rsid w:val="0011456F"/>
    <w:rsid w:val="00114723"/>
    <w:rsid w:val="00114A45"/>
    <w:rsid w:val="00114DB8"/>
    <w:rsid w:val="00115000"/>
    <w:rsid w:val="001153DC"/>
    <w:rsid w:val="00115499"/>
    <w:rsid w:val="001156A7"/>
    <w:rsid w:val="00115819"/>
    <w:rsid w:val="00115B28"/>
    <w:rsid w:val="00115D1E"/>
    <w:rsid w:val="00115D8F"/>
    <w:rsid w:val="001161E1"/>
    <w:rsid w:val="00116383"/>
    <w:rsid w:val="001165FD"/>
    <w:rsid w:val="001167CA"/>
    <w:rsid w:val="0011699C"/>
    <w:rsid w:val="00117052"/>
    <w:rsid w:val="001175E4"/>
    <w:rsid w:val="00117864"/>
    <w:rsid w:val="001179F4"/>
    <w:rsid w:val="00117C0B"/>
    <w:rsid w:val="00117DD7"/>
    <w:rsid w:val="001200D4"/>
    <w:rsid w:val="0012014B"/>
    <w:rsid w:val="0012024B"/>
    <w:rsid w:val="001203BF"/>
    <w:rsid w:val="00120642"/>
    <w:rsid w:val="001209C8"/>
    <w:rsid w:val="00121342"/>
    <w:rsid w:val="00121391"/>
    <w:rsid w:val="001215B5"/>
    <w:rsid w:val="0012161B"/>
    <w:rsid w:val="001217E5"/>
    <w:rsid w:val="00121B73"/>
    <w:rsid w:val="0012216A"/>
    <w:rsid w:val="001221CF"/>
    <w:rsid w:val="00122335"/>
    <w:rsid w:val="00122389"/>
    <w:rsid w:val="00122469"/>
    <w:rsid w:val="001227AA"/>
    <w:rsid w:val="00122A56"/>
    <w:rsid w:val="00122E6E"/>
    <w:rsid w:val="00122EDF"/>
    <w:rsid w:val="001232A7"/>
    <w:rsid w:val="00123313"/>
    <w:rsid w:val="00123488"/>
    <w:rsid w:val="00123C00"/>
    <w:rsid w:val="00123E82"/>
    <w:rsid w:val="0012436B"/>
    <w:rsid w:val="0012477D"/>
    <w:rsid w:val="001247B8"/>
    <w:rsid w:val="00124F30"/>
    <w:rsid w:val="00124FB5"/>
    <w:rsid w:val="0012521A"/>
    <w:rsid w:val="00125409"/>
    <w:rsid w:val="001255D3"/>
    <w:rsid w:val="00125781"/>
    <w:rsid w:val="00125870"/>
    <w:rsid w:val="00125AC2"/>
    <w:rsid w:val="00125BC4"/>
    <w:rsid w:val="00125BFD"/>
    <w:rsid w:val="00126266"/>
    <w:rsid w:val="001264B4"/>
    <w:rsid w:val="0012692D"/>
    <w:rsid w:val="00126F85"/>
    <w:rsid w:val="0012706F"/>
    <w:rsid w:val="001270EE"/>
    <w:rsid w:val="0012710D"/>
    <w:rsid w:val="001272FC"/>
    <w:rsid w:val="001273AD"/>
    <w:rsid w:val="0012740F"/>
    <w:rsid w:val="00127538"/>
    <w:rsid w:val="001277BF"/>
    <w:rsid w:val="00127957"/>
    <w:rsid w:val="00127B8E"/>
    <w:rsid w:val="00127D0B"/>
    <w:rsid w:val="0013006B"/>
    <w:rsid w:val="00130112"/>
    <w:rsid w:val="0013019E"/>
    <w:rsid w:val="0013040A"/>
    <w:rsid w:val="00130682"/>
    <w:rsid w:val="00130A9C"/>
    <w:rsid w:val="00130C7B"/>
    <w:rsid w:val="001314DD"/>
    <w:rsid w:val="00131596"/>
    <w:rsid w:val="0013165F"/>
    <w:rsid w:val="001316C8"/>
    <w:rsid w:val="001317DE"/>
    <w:rsid w:val="00131A5A"/>
    <w:rsid w:val="00131A70"/>
    <w:rsid w:val="00131ABD"/>
    <w:rsid w:val="00132164"/>
    <w:rsid w:val="00132595"/>
    <w:rsid w:val="00132790"/>
    <w:rsid w:val="00132971"/>
    <w:rsid w:val="00132DEE"/>
    <w:rsid w:val="00133198"/>
    <w:rsid w:val="00133262"/>
    <w:rsid w:val="00133642"/>
    <w:rsid w:val="00133854"/>
    <w:rsid w:val="00133A25"/>
    <w:rsid w:val="00133F2D"/>
    <w:rsid w:val="00134007"/>
    <w:rsid w:val="00134185"/>
    <w:rsid w:val="0013427D"/>
    <w:rsid w:val="00134418"/>
    <w:rsid w:val="001346B3"/>
    <w:rsid w:val="0013476E"/>
    <w:rsid w:val="00134850"/>
    <w:rsid w:val="001348A4"/>
    <w:rsid w:val="00134B88"/>
    <w:rsid w:val="00134EEA"/>
    <w:rsid w:val="00135142"/>
    <w:rsid w:val="0013533B"/>
    <w:rsid w:val="0013542A"/>
    <w:rsid w:val="00135842"/>
    <w:rsid w:val="00135A73"/>
    <w:rsid w:val="00135B58"/>
    <w:rsid w:val="00135EDE"/>
    <w:rsid w:val="00135F49"/>
    <w:rsid w:val="001362DC"/>
    <w:rsid w:val="001364F7"/>
    <w:rsid w:val="00136798"/>
    <w:rsid w:val="00136F3E"/>
    <w:rsid w:val="001371B3"/>
    <w:rsid w:val="001374B2"/>
    <w:rsid w:val="0014009F"/>
    <w:rsid w:val="001401E8"/>
    <w:rsid w:val="001401EF"/>
    <w:rsid w:val="00140311"/>
    <w:rsid w:val="001404F4"/>
    <w:rsid w:val="00140779"/>
    <w:rsid w:val="001407DE"/>
    <w:rsid w:val="001408B1"/>
    <w:rsid w:val="001409EC"/>
    <w:rsid w:val="00140DC6"/>
    <w:rsid w:val="0014123E"/>
    <w:rsid w:val="00141353"/>
    <w:rsid w:val="0014141E"/>
    <w:rsid w:val="00141424"/>
    <w:rsid w:val="00141535"/>
    <w:rsid w:val="0014187C"/>
    <w:rsid w:val="00141AA9"/>
    <w:rsid w:val="00141ADD"/>
    <w:rsid w:val="00141BC6"/>
    <w:rsid w:val="00141BC8"/>
    <w:rsid w:val="00141F0E"/>
    <w:rsid w:val="00142077"/>
    <w:rsid w:val="00142663"/>
    <w:rsid w:val="001427C2"/>
    <w:rsid w:val="00142974"/>
    <w:rsid w:val="00142B49"/>
    <w:rsid w:val="00143008"/>
    <w:rsid w:val="0014327C"/>
    <w:rsid w:val="0014333F"/>
    <w:rsid w:val="00143C96"/>
    <w:rsid w:val="00143C9F"/>
    <w:rsid w:val="00143DDA"/>
    <w:rsid w:val="00144105"/>
    <w:rsid w:val="00144129"/>
    <w:rsid w:val="00144310"/>
    <w:rsid w:val="00144603"/>
    <w:rsid w:val="00144901"/>
    <w:rsid w:val="00144D59"/>
    <w:rsid w:val="00144DE8"/>
    <w:rsid w:val="00144E80"/>
    <w:rsid w:val="00144F35"/>
    <w:rsid w:val="00145124"/>
    <w:rsid w:val="00145245"/>
    <w:rsid w:val="001452DB"/>
    <w:rsid w:val="001454B6"/>
    <w:rsid w:val="001457E6"/>
    <w:rsid w:val="0014585A"/>
    <w:rsid w:val="00145919"/>
    <w:rsid w:val="00145A8F"/>
    <w:rsid w:val="00145D73"/>
    <w:rsid w:val="00145DEC"/>
    <w:rsid w:val="001461F8"/>
    <w:rsid w:val="00146224"/>
    <w:rsid w:val="001468FE"/>
    <w:rsid w:val="00146AC4"/>
    <w:rsid w:val="00146D84"/>
    <w:rsid w:val="00146DA2"/>
    <w:rsid w:val="00146ED3"/>
    <w:rsid w:val="00147177"/>
    <w:rsid w:val="001476F9"/>
    <w:rsid w:val="00147732"/>
    <w:rsid w:val="001477B4"/>
    <w:rsid w:val="00147808"/>
    <w:rsid w:val="001478C9"/>
    <w:rsid w:val="00147B65"/>
    <w:rsid w:val="00147F45"/>
    <w:rsid w:val="00150004"/>
    <w:rsid w:val="00150558"/>
    <w:rsid w:val="00150812"/>
    <w:rsid w:val="00150826"/>
    <w:rsid w:val="00151011"/>
    <w:rsid w:val="001512E2"/>
    <w:rsid w:val="001513FB"/>
    <w:rsid w:val="00151944"/>
    <w:rsid w:val="00151DCD"/>
    <w:rsid w:val="00151DD5"/>
    <w:rsid w:val="00151E19"/>
    <w:rsid w:val="0015213F"/>
    <w:rsid w:val="001521C7"/>
    <w:rsid w:val="0015293F"/>
    <w:rsid w:val="00152E8D"/>
    <w:rsid w:val="001532C7"/>
    <w:rsid w:val="00153312"/>
    <w:rsid w:val="0015383F"/>
    <w:rsid w:val="00153910"/>
    <w:rsid w:val="00154206"/>
    <w:rsid w:val="0015424E"/>
    <w:rsid w:val="00154742"/>
    <w:rsid w:val="001547AE"/>
    <w:rsid w:val="0015482F"/>
    <w:rsid w:val="00154933"/>
    <w:rsid w:val="00154BC3"/>
    <w:rsid w:val="00154F25"/>
    <w:rsid w:val="00154F57"/>
    <w:rsid w:val="001550E3"/>
    <w:rsid w:val="00155217"/>
    <w:rsid w:val="001553EE"/>
    <w:rsid w:val="001555FC"/>
    <w:rsid w:val="0015563B"/>
    <w:rsid w:val="0015570D"/>
    <w:rsid w:val="001557A4"/>
    <w:rsid w:val="001557AB"/>
    <w:rsid w:val="00156083"/>
    <w:rsid w:val="0015627E"/>
    <w:rsid w:val="001563D0"/>
    <w:rsid w:val="001564A6"/>
    <w:rsid w:val="001566B9"/>
    <w:rsid w:val="001566CF"/>
    <w:rsid w:val="001566FF"/>
    <w:rsid w:val="00156A08"/>
    <w:rsid w:val="00156E9A"/>
    <w:rsid w:val="001572FB"/>
    <w:rsid w:val="00157543"/>
    <w:rsid w:val="00157548"/>
    <w:rsid w:val="0015784C"/>
    <w:rsid w:val="001579D3"/>
    <w:rsid w:val="00157E0E"/>
    <w:rsid w:val="00157F56"/>
    <w:rsid w:val="00157F78"/>
    <w:rsid w:val="001604DF"/>
    <w:rsid w:val="0016098D"/>
    <w:rsid w:val="001611DE"/>
    <w:rsid w:val="0016137E"/>
    <w:rsid w:val="00161495"/>
    <w:rsid w:val="001616DB"/>
    <w:rsid w:val="00161AFE"/>
    <w:rsid w:val="00161E96"/>
    <w:rsid w:val="00161FD1"/>
    <w:rsid w:val="00162659"/>
    <w:rsid w:val="00162660"/>
    <w:rsid w:val="001628A3"/>
    <w:rsid w:val="001628D9"/>
    <w:rsid w:val="00162A12"/>
    <w:rsid w:val="00162CAE"/>
    <w:rsid w:val="00162F0E"/>
    <w:rsid w:val="00162FB5"/>
    <w:rsid w:val="00163001"/>
    <w:rsid w:val="001635A5"/>
    <w:rsid w:val="00163725"/>
    <w:rsid w:val="00163916"/>
    <w:rsid w:val="001639D9"/>
    <w:rsid w:val="001640AC"/>
    <w:rsid w:val="001642B3"/>
    <w:rsid w:val="001643A4"/>
    <w:rsid w:val="00164BA6"/>
    <w:rsid w:val="00164C96"/>
    <w:rsid w:val="00164ED2"/>
    <w:rsid w:val="00164EFE"/>
    <w:rsid w:val="00164F08"/>
    <w:rsid w:val="0016500D"/>
    <w:rsid w:val="00165086"/>
    <w:rsid w:val="001656DC"/>
    <w:rsid w:val="001657CE"/>
    <w:rsid w:val="00165923"/>
    <w:rsid w:val="00165A3C"/>
    <w:rsid w:val="00165C3B"/>
    <w:rsid w:val="00166575"/>
    <w:rsid w:val="00166898"/>
    <w:rsid w:val="001668FE"/>
    <w:rsid w:val="00166B1A"/>
    <w:rsid w:val="001671AE"/>
    <w:rsid w:val="0016732C"/>
    <w:rsid w:val="0016733A"/>
    <w:rsid w:val="001678A5"/>
    <w:rsid w:val="00167A45"/>
    <w:rsid w:val="00170044"/>
    <w:rsid w:val="00170177"/>
    <w:rsid w:val="00170400"/>
    <w:rsid w:val="00170655"/>
    <w:rsid w:val="00170917"/>
    <w:rsid w:val="00170A92"/>
    <w:rsid w:val="00170D67"/>
    <w:rsid w:val="001710D5"/>
    <w:rsid w:val="00171275"/>
    <w:rsid w:val="001713B5"/>
    <w:rsid w:val="00171686"/>
    <w:rsid w:val="001716D6"/>
    <w:rsid w:val="0017173F"/>
    <w:rsid w:val="00171A16"/>
    <w:rsid w:val="00171B97"/>
    <w:rsid w:val="00171BF9"/>
    <w:rsid w:val="00171DEF"/>
    <w:rsid w:val="00172C41"/>
    <w:rsid w:val="00172D45"/>
    <w:rsid w:val="0017333E"/>
    <w:rsid w:val="001738B4"/>
    <w:rsid w:val="00173AFA"/>
    <w:rsid w:val="00173CDD"/>
    <w:rsid w:val="00173E4F"/>
    <w:rsid w:val="00174050"/>
    <w:rsid w:val="001743AC"/>
    <w:rsid w:val="0017481C"/>
    <w:rsid w:val="001748CE"/>
    <w:rsid w:val="00174D76"/>
    <w:rsid w:val="00174ECE"/>
    <w:rsid w:val="0017511A"/>
    <w:rsid w:val="0017538C"/>
    <w:rsid w:val="00175694"/>
    <w:rsid w:val="0017585D"/>
    <w:rsid w:val="001758E5"/>
    <w:rsid w:val="0017596F"/>
    <w:rsid w:val="00175B52"/>
    <w:rsid w:val="00175BB7"/>
    <w:rsid w:val="00175FD4"/>
    <w:rsid w:val="00175FF1"/>
    <w:rsid w:val="001761AD"/>
    <w:rsid w:val="00176238"/>
    <w:rsid w:val="00176348"/>
    <w:rsid w:val="0017699E"/>
    <w:rsid w:val="00177256"/>
    <w:rsid w:val="00177280"/>
    <w:rsid w:val="001773E6"/>
    <w:rsid w:val="00177A8A"/>
    <w:rsid w:val="00177B5F"/>
    <w:rsid w:val="00180043"/>
    <w:rsid w:val="001802F9"/>
    <w:rsid w:val="00180389"/>
    <w:rsid w:val="001806CA"/>
    <w:rsid w:val="00180B64"/>
    <w:rsid w:val="00180BEF"/>
    <w:rsid w:val="00180E4A"/>
    <w:rsid w:val="00180E52"/>
    <w:rsid w:val="00180F09"/>
    <w:rsid w:val="00180F23"/>
    <w:rsid w:val="001811D1"/>
    <w:rsid w:val="001811EA"/>
    <w:rsid w:val="001815DB"/>
    <w:rsid w:val="00181980"/>
    <w:rsid w:val="001819A9"/>
    <w:rsid w:val="00181C23"/>
    <w:rsid w:val="00181E92"/>
    <w:rsid w:val="00181F59"/>
    <w:rsid w:val="00182070"/>
    <w:rsid w:val="00182191"/>
    <w:rsid w:val="0018227F"/>
    <w:rsid w:val="001822AC"/>
    <w:rsid w:val="001825FB"/>
    <w:rsid w:val="0018277B"/>
    <w:rsid w:val="00183105"/>
    <w:rsid w:val="00183A95"/>
    <w:rsid w:val="00183F5B"/>
    <w:rsid w:val="0018433B"/>
    <w:rsid w:val="0018453C"/>
    <w:rsid w:val="0018461D"/>
    <w:rsid w:val="00184A21"/>
    <w:rsid w:val="00184B54"/>
    <w:rsid w:val="00184BDC"/>
    <w:rsid w:val="00184DBF"/>
    <w:rsid w:val="00184E85"/>
    <w:rsid w:val="00184F17"/>
    <w:rsid w:val="001851C1"/>
    <w:rsid w:val="001855A3"/>
    <w:rsid w:val="001857CA"/>
    <w:rsid w:val="00185D39"/>
    <w:rsid w:val="00185E57"/>
    <w:rsid w:val="001860E2"/>
    <w:rsid w:val="0018619E"/>
    <w:rsid w:val="00186927"/>
    <w:rsid w:val="00186B69"/>
    <w:rsid w:val="00186B94"/>
    <w:rsid w:val="00186FE2"/>
    <w:rsid w:val="00187075"/>
    <w:rsid w:val="001875C4"/>
    <w:rsid w:val="001878CB"/>
    <w:rsid w:val="00187A49"/>
    <w:rsid w:val="00187CFC"/>
    <w:rsid w:val="00187E85"/>
    <w:rsid w:val="001902C2"/>
    <w:rsid w:val="0019030A"/>
    <w:rsid w:val="00190592"/>
    <w:rsid w:val="001906F4"/>
    <w:rsid w:val="00190735"/>
    <w:rsid w:val="00190B31"/>
    <w:rsid w:val="001913C9"/>
    <w:rsid w:val="00191692"/>
    <w:rsid w:val="001917D5"/>
    <w:rsid w:val="00191D2F"/>
    <w:rsid w:val="00191EDF"/>
    <w:rsid w:val="001920EA"/>
    <w:rsid w:val="00192632"/>
    <w:rsid w:val="001926C2"/>
    <w:rsid w:val="00192968"/>
    <w:rsid w:val="00192D22"/>
    <w:rsid w:val="00192E35"/>
    <w:rsid w:val="00193056"/>
    <w:rsid w:val="00193105"/>
    <w:rsid w:val="00193131"/>
    <w:rsid w:val="00193165"/>
    <w:rsid w:val="00193459"/>
    <w:rsid w:val="00193703"/>
    <w:rsid w:val="00194A8A"/>
    <w:rsid w:val="00194DD6"/>
    <w:rsid w:val="00194EE1"/>
    <w:rsid w:val="00195378"/>
    <w:rsid w:val="001954DA"/>
    <w:rsid w:val="001956AB"/>
    <w:rsid w:val="001959E5"/>
    <w:rsid w:val="00195B4E"/>
    <w:rsid w:val="00195B71"/>
    <w:rsid w:val="00195E1D"/>
    <w:rsid w:val="00195FD4"/>
    <w:rsid w:val="0019633D"/>
    <w:rsid w:val="0019636C"/>
    <w:rsid w:val="00196575"/>
    <w:rsid w:val="001965F9"/>
    <w:rsid w:val="00196692"/>
    <w:rsid w:val="0019694C"/>
    <w:rsid w:val="00196991"/>
    <w:rsid w:val="00196FE1"/>
    <w:rsid w:val="00196FE3"/>
    <w:rsid w:val="00197151"/>
    <w:rsid w:val="00197731"/>
    <w:rsid w:val="00197BB5"/>
    <w:rsid w:val="001A0283"/>
    <w:rsid w:val="001A093F"/>
    <w:rsid w:val="001A09EF"/>
    <w:rsid w:val="001A16D7"/>
    <w:rsid w:val="001A27D7"/>
    <w:rsid w:val="001A2823"/>
    <w:rsid w:val="001A2F00"/>
    <w:rsid w:val="001A34BA"/>
    <w:rsid w:val="001A35FF"/>
    <w:rsid w:val="001A3D68"/>
    <w:rsid w:val="001A3F62"/>
    <w:rsid w:val="001A4484"/>
    <w:rsid w:val="001A4DBF"/>
    <w:rsid w:val="001A4FD1"/>
    <w:rsid w:val="001A5325"/>
    <w:rsid w:val="001A5809"/>
    <w:rsid w:val="001A5987"/>
    <w:rsid w:val="001A5B9A"/>
    <w:rsid w:val="001A5E82"/>
    <w:rsid w:val="001A5FE1"/>
    <w:rsid w:val="001A6346"/>
    <w:rsid w:val="001A67A6"/>
    <w:rsid w:val="001A6EF7"/>
    <w:rsid w:val="001A7062"/>
    <w:rsid w:val="001A71D3"/>
    <w:rsid w:val="001A72A5"/>
    <w:rsid w:val="001A7468"/>
    <w:rsid w:val="001A7537"/>
    <w:rsid w:val="001A763A"/>
    <w:rsid w:val="001A7662"/>
    <w:rsid w:val="001A76E1"/>
    <w:rsid w:val="001A77AA"/>
    <w:rsid w:val="001A7B83"/>
    <w:rsid w:val="001A7C6E"/>
    <w:rsid w:val="001A7CC4"/>
    <w:rsid w:val="001B01BC"/>
    <w:rsid w:val="001B0B29"/>
    <w:rsid w:val="001B0B87"/>
    <w:rsid w:val="001B0B8C"/>
    <w:rsid w:val="001B1076"/>
    <w:rsid w:val="001B1082"/>
    <w:rsid w:val="001B1089"/>
    <w:rsid w:val="001B1140"/>
    <w:rsid w:val="001B12BA"/>
    <w:rsid w:val="001B186E"/>
    <w:rsid w:val="001B19E3"/>
    <w:rsid w:val="001B1E6B"/>
    <w:rsid w:val="001B1F1E"/>
    <w:rsid w:val="001B1F8C"/>
    <w:rsid w:val="001B29E5"/>
    <w:rsid w:val="001B2A7E"/>
    <w:rsid w:val="001B305A"/>
    <w:rsid w:val="001B30B8"/>
    <w:rsid w:val="001B3307"/>
    <w:rsid w:val="001B3541"/>
    <w:rsid w:val="001B38BF"/>
    <w:rsid w:val="001B38ED"/>
    <w:rsid w:val="001B3929"/>
    <w:rsid w:val="001B3C47"/>
    <w:rsid w:val="001B3D4D"/>
    <w:rsid w:val="001B3FB7"/>
    <w:rsid w:val="001B44E3"/>
    <w:rsid w:val="001B4612"/>
    <w:rsid w:val="001B470D"/>
    <w:rsid w:val="001B4826"/>
    <w:rsid w:val="001B4959"/>
    <w:rsid w:val="001B51E7"/>
    <w:rsid w:val="001B586E"/>
    <w:rsid w:val="001B599D"/>
    <w:rsid w:val="001B5A3A"/>
    <w:rsid w:val="001B5B11"/>
    <w:rsid w:val="001B6018"/>
    <w:rsid w:val="001B64DF"/>
    <w:rsid w:val="001B656D"/>
    <w:rsid w:val="001B663B"/>
    <w:rsid w:val="001B67FF"/>
    <w:rsid w:val="001B6B62"/>
    <w:rsid w:val="001B70E0"/>
    <w:rsid w:val="001B7170"/>
    <w:rsid w:val="001B7187"/>
    <w:rsid w:val="001B7350"/>
    <w:rsid w:val="001B769C"/>
    <w:rsid w:val="001B786E"/>
    <w:rsid w:val="001B78FC"/>
    <w:rsid w:val="001B7BE8"/>
    <w:rsid w:val="001B7C15"/>
    <w:rsid w:val="001B7C1F"/>
    <w:rsid w:val="001B7CF4"/>
    <w:rsid w:val="001B7D94"/>
    <w:rsid w:val="001C05C6"/>
    <w:rsid w:val="001C0677"/>
    <w:rsid w:val="001C0A6E"/>
    <w:rsid w:val="001C0C67"/>
    <w:rsid w:val="001C0C6F"/>
    <w:rsid w:val="001C0E36"/>
    <w:rsid w:val="001C0FA9"/>
    <w:rsid w:val="001C1717"/>
    <w:rsid w:val="001C187E"/>
    <w:rsid w:val="001C1888"/>
    <w:rsid w:val="001C1D0A"/>
    <w:rsid w:val="001C2115"/>
    <w:rsid w:val="001C225C"/>
    <w:rsid w:val="001C2422"/>
    <w:rsid w:val="001C25AE"/>
    <w:rsid w:val="001C2CA1"/>
    <w:rsid w:val="001C2CA9"/>
    <w:rsid w:val="001C3194"/>
    <w:rsid w:val="001C3580"/>
    <w:rsid w:val="001C35E1"/>
    <w:rsid w:val="001C38B7"/>
    <w:rsid w:val="001C3D44"/>
    <w:rsid w:val="001C3E7E"/>
    <w:rsid w:val="001C3FC5"/>
    <w:rsid w:val="001C418B"/>
    <w:rsid w:val="001C42F3"/>
    <w:rsid w:val="001C4431"/>
    <w:rsid w:val="001C457A"/>
    <w:rsid w:val="001C45EE"/>
    <w:rsid w:val="001C4609"/>
    <w:rsid w:val="001C4810"/>
    <w:rsid w:val="001C5060"/>
    <w:rsid w:val="001C531D"/>
    <w:rsid w:val="001C5635"/>
    <w:rsid w:val="001C564B"/>
    <w:rsid w:val="001C5AF8"/>
    <w:rsid w:val="001C5E21"/>
    <w:rsid w:val="001C5E7A"/>
    <w:rsid w:val="001C5F01"/>
    <w:rsid w:val="001C5F13"/>
    <w:rsid w:val="001C5F82"/>
    <w:rsid w:val="001C5FE0"/>
    <w:rsid w:val="001C606F"/>
    <w:rsid w:val="001C6099"/>
    <w:rsid w:val="001C62CE"/>
    <w:rsid w:val="001C6319"/>
    <w:rsid w:val="001C65C8"/>
    <w:rsid w:val="001C6715"/>
    <w:rsid w:val="001C67AA"/>
    <w:rsid w:val="001C67C8"/>
    <w:rsid w:val="001C6ACB"/>
    <w:rsid w:val="001C6C51"/>
    <w:rsid w:val="001C6D50"/>
    <w:rsid w:val="001C6EA7"/>
    <w:rsid w:val="001C6FA1"/>
    <w:rsid w:val="001C6FC7"/>
    <w:rsid w:val="001C7204"/>
    <w:rsid w:val="001C7427"/>
    <w:rsid w:val="001C7764"/>
    <w:rsid w:val="001C78C8"/>
    <w:rsid w:val="001C7C45"/>
    <w:rsid w:val="001D0066"/>
    <w:rsid w:val="001D01CA"/>
    <w:rsid w:val="001D01F3"/>
    <w:rsid w:val="001D02D0"/>
    <w:rsid w:val="001D04D1"/>
    <w:rsid w:val="001D0599"/>
    <w:rsid w:val="001D0605"/>
    <w:rsid w:val="001D06D3"/>
    <w:rsid w:val="001D0E7F"/>
    <w:rsid w:val="001D0EE5"/>
    <w:rsid w:val="001D1181"/>
    <w:rsid w:val="001D1243"/>
    <w:rsid w:val="001D1635"/>
    <w:rsid w:val="001D16BD"/>
    <w:rsid w:val="001D174C"/>
    <w:rsid w:val="001D18E5"/>
    <w:rsid w:val="001D1AAB"/>
    <w:rsid w:val="001D1B72"/>
    <w:rsid w:val="001D1F8A"/>
    <w:rsid w:val="001D2178"/>
    <w:rsid w:val="001D22FC"/>
    <w:rsid w:val="001D280D"/>
    <w:rsid w:val="001D2A30"/>
    <w:rsid w:val="001D2FE2"/>
    <w:rsid w:val="001D3069"/>
    <w:rsid w:val="001D31E7"/>
    <w:rsid w:val="001D37D2"/>
    <w:rsid w:val="001D37EE"/>
    <w:rsid w:val="001D3A55"/>
    <w:rsid w:val="001D3B96"/>
    <w:rsid w:val="001D4759"/>
    <w:rsid w:val="001D4B37"/>
    <w:rsid w:val="001D4CBB"/>
    <w:rsid w:val="001D4D1E"/>
    <w:rsid w:val="001D4E48"/>
    <w:rsid w:val="001D4E82"/>
    <w:rsid w:val="001D55D1"/>
    <w:rsid w:val="001D5660"/>
    <w:rsid w:val="001D578F"/>
    <w:rsid w:val="001D57DB"/>
    <w:rsid w:val="001D57DE"/>
    <w:rsid w:val="001D5848"/>
    <w:rsid w:val="001D5D7C"/>
    <w:rsid w:val="001D5DAF"/>
    <w:rsid w:val="001D5E47"/>
    <w:rsid w:val="001D5F3A"/>
    <w:rsid w:val="001D61BB"/>
    <w:rsid w:val="001D66A3"/>
    <w:rsid w:val="001D67A9"/>
    <w:rsid w:val="001D69B1"/>
    <w:rsid w:val="001D6C82"/>
    <w:rsid w:val="001D6D05"/>
    <w:rsid w:val="001D7104"/>
    <w:rsid w:val="001D7106"/>
    <w:rsid w:val="001D71B0"/>
    <w:rsid w:val="001D7296"/>
    <w:rsid w:val="001D72BD"/>
    <w:rsid w:val="001D78C9"/>
    <w:rsid w:val="001D79D4"/>
    <w:rsid w:val="001D7CCE"/>
    <w:rsid w:val="001E0682"/>
    <w:rsid w:val="001E06D6"/>
    <w:rsid w:val="001E0A6E"/>
    <w:rsid w:val="001E0E0F"/>
    <w:rsid w:val="001E1101"/>
    <w:rsid w:val="001E122F"/>
    <w:rsid w:val="001E123B"/>
    <w:rsid w:val="001E15DE"/>
    <w:rsid w:val="001E17D8"/>
    <w:rsid w:val="001E1818"/>
    <w:rsid w:val="001E18E0"/>
    <w:rsid w:val="001E1AA6"/>
    <w:rsid w:val="001E1C24"/>
    <w:rsid w:val="001E1F12"/>
    <w:rsid w:val="001E1F85"/>
    <w:rsid w:val="001E2434"/>
    <w:rsid w:val="001E247A"/>
    <w:rsid w:val="001E266C"/>
    <w:rsid w:val="001E273D"/>
    <w:rsid w:val="001E2788"/>
    <w:rsid w:val="001E29B2"/>
    <w:rsid w:val="001E29CC"/>
    <w:rsid w:val="001E30C0"/>
    <w:rsid w:val="001E3112"/>
    <w:rsid w:val="001E34B8"/>
    <w:rsid w:val="001E34C0"/>
    <w:rsid w:val="001E35A7"/>
    <w:rsid w:val="001E3EA1"/>
    <w:rsid w:val="001E406D"/>
    <w:rsid w:val="001E4691"/>
    <w:rsid w:val="001E482F"/>
    <w:rsid w:val="001E4B53"/>
    <w:rsid w:val="001E4CFD"/>
    <w:rsid w:val="001E4CFE"/>
    <w:rsid w:val="001E4D0D"/>
    <w:rsid w:val="001E4F26"/>
    <w:rsid w:val="001E5196"/>
    <w:rsid w:val="001E5281"/>
    <w:rsid w:val="001E528C"/>
    <w:rsid w:val="001E52E0"/>
    <w:rsid w:val="001E567E"/>
    <w:rsid w:val="001E56E9"/>
    <w:rsid w:val="001E575F"/>
    <w:rsid w:val="001E5F5F"/>
    <w:rsid w:val="001E6061"/>
    <w:rsid w:val="001E6096"/>
    <w:rsid w:val="001E6560"/>
    <w:rsid w:val="001E66B2"/>
    <w:rsid w:val="001E6EFF"/>
    <w:rsid w:val="001E6F14"/>
    <w:rsid w:val="001E7178"/>
    <w:rsid w:val="001E74A3"/>
    <w:rsid w:val="001E76C7"/>
    <w:rsid w:val="001E7796"/>
    <w:rsid w:val="001E78F5"/>
    <w:rsid w:val="001E7A64"/>
    <w:rsid w:val="001E7B3F"/>
    <w:rsid w:val="001E7B70"/>
    <w:rsid w:val="001F0C52"/>
    <w:rsid w:val="001F0FB1"/>
    <w:rsid w:val="001F1504"/>
    <w:rsid w:val="001F1796"/>
    <w:rsid w:val="001F17B7"/>
    <w:rsid w:val="001F17B9"/>
    <w:rsid w:val="001F1E43"/>
    <w:rsid w:val="001F2021"/>
    <w:rsid w:val="001F29B4"/>
    <w:rsid w:val="001F2AA6"/>
    <w:rsid w:val="001F2C16"/>
    <w:rsid w:val="001F328F"/>
    <w:rsid w:val="001F32C3"/>
    <w:rsid w:val="001F384D"/>
    <w:rsid w:val="001F3A68"/>
    <w:rsid w:val="001F3BF5"/>
    <w:rsid w:val="001F3C59"/>
    <w:rsid w:val="001F3F4C"/>
    <w:rsid w:val="001F4264"/>
    <w:rsid w:val="001F4393"/>
    <w:rsid w:val="001F4740"/>
    <w:rsid w:val="001F4AD0"/>
    <w:rsid w:val="001F4F1E"/>
    <w:rsid w:val="001F4F46"/>
    <w:rsid w:val="001F5109"/>
    <w:rsid w:val="001F520C"/>
    <w:rsid w:val="001F54AD"/>
    <w:rsid w:val="001F54E1"/>
    <w:rsid w:val="001F5506"/>
    <w:rsid w:val="001F5526"/>
    <w:rsid w:val="001F5A48"/>
    <w:rsid w:val="001F5CF1"/>
    <w:rsid w:val="001F5F65"/>
    <w:rsid w:val="001F6068"/>
    <w:rsid w:val="001F68CB"/>
    <w:rsid w:val="001F6A54"/>
    <w:rsid w:val="001F6F45"/>
    <w:rsid w:val="001F70A1"/>
    <w:rsid w:val="001F74C9"/>
    <w:rsid w:val="001F75D3"/>
    <w:rsid w:val="001F7E80"/>
    <w:rsid w:val="00200318"/>
    <w:rsid w:val="00200351"/>
    <w:rsid w:val="002005B7"/>
    <w:rsid w:val="002008FE"/>
    <w:rsid w:val="00200990"/>
    <w:rsid w:val="00200D67"/>
    <w:rsid w:val="00200FB4"/>
    <w:rsid w:val="002012D5"/>
    <w:rsid w:val="00201410"/>
    <w:rsid w:val="002017B0"/>
    <w:rsid w:val="002017E2"/>
    <w:rsid w:val="002019B0"/>
    <w:rsid w:val="0020218A"/>
    <w:rsid w:val="00202335"/>
    <w:rsid w:val="0020234C"/>
    <w:rsid w:val="002025F2"/>
    <w:rsid w:val="002026D5"/>
    <w:rsid w:val="00202A94"/>
    <w:rsid w:val="00202AF0"/>
    <w:rsid w:val="00202C3F"/>
    <w:rsid w:val="002034F8"/>
    <w:rsid w:val="0020358D"/>
    <w:rsid w:val="00203608"/>
    <w:rsid w:val="0020372C"/>
    <w:rsid w:val="0020399F"/>
    <w:rsid w:val="00203C55"/>
    <w:rsid w:val="00203D55"/>
    <w:rsid w:val="00203E04"/>
    <w:rsid w:val="00203F9D"/>
    <w:rsid w:val="002041D2"/>
    <w:rsid w:val="002042F1"/>
    <w:rsid w:val="0020432D"/>
    <w:rsid w:val="0020498E"/>
    <w:rsid w:val="00204CAE"/>
    <w:rsid w:val="00204D01"/>
    <w:rsid w:val="00204EE5"/>
    <w:rsid w:val="00204FE5"/>
    <w:rsid w:val="0020505D"/>
    <w:rsid w:val="002053F4"/>
    <w:rsid w:val="00205572"/>
    <w:rsid w:val="002055E4"/>
    <w:rsid w:val="0020571A"/>
    <w:rsid w:val="0020576D"/>
    <w:rsid w:val="0020587D"/>
    <w:rsid w:val="00205E6A"/>
    <w:rsid w:val="00206087"/>
    <w:rsid w:val="0020621D"/>
    <w:rsid w:val="002066C9"/>
    <w:rsid w:val="00206862"/>
    <w:rsid w:val="00206CF6"/>
    <w:rsid w:val="00206CFA"/>
    <w:rsid w:val="00207086"/>
    <w:rsid w:val="0020717B"/>
    <w:rsid w:val="0020731F"/>
    <w:rsid w:val="002074EB"/>
    <w:rsid w:val="002076B4"/>
    <w:rsid w:val="002076F9"/>
    <w:rsid w:val="00207755"/>
    <w:rsid w:val="00207A05"/>
    <w:rsid w:val="00207B9F"/>
    <w:rsid w:val="00207BAD"/>
    <w:rsid w:val="00207EF9"/>
    <w:rsid w:val="002100D9"/>
    <w:rsid w:val="00210335"/>
    <w:rsid w:val="00210665"/>
    <w:rsid w:val="00210E37"/>
    <w:rsid w:val="00211058"/>
    <w:rsid w:val="00211217"/>
    <w:rsid w:val="002112A2"/>
    <w:rsid w:val="002114BE"/>
    <w:rsid w:val="0021153A"/>
    <w:rsid w:val="002118FC"/>
    <w:rsid w:val="002119A1"/>
    <w:rsid w:val="002119C7"/>
    <w:rsid w:val="002120D6"/>
    <w:rsid w:val="002128B2"/>
    <w:rsid w:val="00212A24"/>
    <w:rsid w:val="00212B75"/>
    <w:rsid w:val="00212C65"/>
    <w:rsid w:val="0021325B"/>
    <w:rsid w:val="00213394"/>
    <w:rsid w:val="00213495"/>
    <w:rsid w:val="00213649"/>
    <w:rsid w:val="0021364A"/>
    <w:rsid w:val="002136D6"/>
    <w:rsid w:val="00213750"/>
    <w:rsid w:val="0021391E"/>
    <w:rsid w:val="00213F41"/>
    <w:rsid w:val="00213FB8"/>
    <w:rsid w:val="0021424C"/>
    <w:rsid w:val="00214263"/>
    <w:rsid w:val="00214423"/>
    <w:rsid w:val="00214464"/>
    <w:rsid w:val="0021446F"/>
    <w:rsid w:val="0021456E"/>
    <w:rsid w:val="00214962"/>
    <w:rsid w:val="00214D15"/>
    <w:rsid w:val="00214F35"/>
    <w:rsid w:val="0021500A"/>
    <w:rsid w:val="00215336"/>
    <w:rsid w:val="002154DF"/>
    <w:rsid w:val="00215526"/>
    <w:rsid w:val="00215717"/>
    <w:rsid w:val="002158CE"/>
    <w:rsid w:val="00215C03"/>
    <w:rsid w:val="00215CBE"/>
    <w:rsid w:val="00216432"/>
    <w:rsid w:val="00216504"/>
    <w:rsid w:val="00216622"/>
    <w:rsid w:val="0021682E"/>
    <w:rsid w:val="0021696C"/>
    <w:rsid w:val="00216975"/>
    <w:rsid w:val="002169B3"/>
    <w:rsid w:val="00216C81"/>
    <w:rsid w:val="00216CFD"/>
    <w:rsid w:val="00216D5F"/>
    <w:rsid w:val="0021705A"/>
    <w:rsid w:val="0021760E"/>
    <w:rsid w:val="002176A0"/>
    <w:rsid w:val="0021771C"/>
    <w:rsid w:val="00217BD0"/>
    <w:rsid w:val="00217C6F"/>
    <w:rsid w:val="0022054E"/>
    <w:rsid w:val="00220740"/>
    <w:rsid w:val="0022096E"/>
    <w:rsid w:val="00220BF2"/>
    <w:rsid w:val="00220C7D"/>
    <w:rsid w:val="00220FCA"/>
    <w:rsid w:val="00221148"/>
    <w:rsid w:val="0022184F"/>
    <w:rsid w:val="002218A1"/>
    <w:rsid w:val="0022209D"/>
    <w:rsid w:val="002224BB"/>
    <w:rsid w:val="0022264D"/>
    <w:rsid w:val="0022280E"/>
    <w:rsid w:val="0022287E"/>
    <w:rsid w:val="002229DD"/>
    <w:rsid w:val="00222B3A"/>
    <w:rsid w:val="00222DB6"/>
    <w:rsid w:val="00222E9F"/>
    <w:rsid w:val="002232C8"/>
    <w:rsid w:val="00223326"/>
    <w:rsid w:val="002233E4"/>
    <w:rsid w:val="0022350A"/>
    <w:rsid w:val="002239A8"/>
    <w:rsid w:val="00223C34"/>
    <w:rsid w:val="00223C8C"/>
    <w:rsid w:val="00223D9D"/>
    <w:rsid w:val="0022464E"/>
    <w:rsid w:val="0022470E"/>
    <w:rsid w:val="0022489C"/>
    <w:rsid w:val="00224905"/>
    <w:rsid w:val="002249BF"/>
    <w:rsid w:val="00224EFC"/>
    <w:rsid w:val="00224F1F"/>
    <w:rsid w:val="00225049"/>
    <w:rsid w:val="00225074"/>
    <w:rsid w:val="002253ED"/>
    <w:rsid w:val="0022554A"/>
    <w:rsid w:val="002256AA"/>
    <w:rsid w:val="002257E2"/>
    <w:rsid w:val="00225877"/>
    <w:rsid w:val="00225988"/>
    <w:rsid w:val="00225B31"/>
    <w:rsid w:val="00225CC7"/>
    <w:rsid w:val="00225DE3"/>
    <w:rsid w:val="002260B8"/>
    <w:rsid w:val="00226866"/>
    <w:rsid w:val="00226AAD"/>
    <w:rsid w:val="00226D53"/>
    <w:rsid w:val="002271EB"/>
    <w:rsid w:val="002271FD"/>
    <w:rsid w:val="00227F75"/>
    <w:rsid w:val="00230472"/>
    <w:rsid w:val="00230709"/>
    <w:rsid w:val="00230882"/>
    <w:rsid w:val="00230990"/>
    <w:rsid w:val="00230AFF"/>
    <w:rsid w:val="00230C0C"/>
    <w:rsid w:val="00230C87"/>
    <w:rsid w:val="00230CA5"/>
    <w:rsid w:val="0023118D"/>
    <w:rsid w:val="0023120E"/>
    <w:rsid w:val="002312FE"/>
    <w:rsid w:val="002315B7"/>
    <w:rsid w:val="0023180D"/>
    <w:rsid w:val="0023185E"/>
    <w:rsid w:val="00231990"/>
    <w:rsid w:val="00231A35"/>
    <w:rsid w:val="0023247C"/>
    <w:rsid w:val="00232B2D"/>
    <w:rsid w:val="00232B76"/>
    <w:rsid w:val="00232D5C"/>
    <w:rsid w:val="00232F04"/>
    <w:rsid w:val="0023329C"/>
    <w:rsid w:val="00233446"/>
    <w:rsid w:val="00233975"/>
    <w:rsid w:val="00233B89"/>
    <w:rsid w:val="00233DBD"/>
    <w:rsid w:val="00233E2A"/>
    <w:rsid w:val="00233E67"/>
    <w:rsid w:val="002344FE"/>
    <w:rsid w:val="0023456B"/>
    <w:rsid w:val="0023498F"/>
    <w:rsid w:val="002349FA"/>
    <w:rsid w:val="00234A3B"/>
    <w:rsid w:val="00234AA4"/>
    <w:rsid w:val="00234BDD"/>
    <w:rsid w:val="00234EE9"/>
    <w:rsid w:val="002352E0"/>
    <w:rsid w:val="0023593E"/>
    <w:rsid w:val="00235A73"/>
    <w:rsid w:val="00235C8C"/>
    <w:rsid w:val="00235D18"/>
    <w:rsid w:val="00235E35"/>
    <w:rsid w:val="00235FE6"/>
    <w:rsid w:val="002361E2"/>
    <w:rsid w:val="002363BC"/>
    <w:rsid w:val="00236528"/>
    <w:rsid w:val="002367F3"/>
    <w:rsid w:val="00236D36"/>
    <w:rsid w:val="00236D6E"/>
    <w:rsid w:val="00236EE8"/>
    <w:rsid w:val="0023711B"/>
    <w:rsid w:val="002374EB"/>
    <w:rsid w:val="00237616"/>
    <w:rsid w:val="002378CD"/>
    <w:rsid w:val="0023798B"/>
    <w:rsid w:val="00237D71"/>
    <w:rsid w:val="00237F83"/>
    <w:rsid w:val="00237FFC"/>
    <w:rsid w:val="00240349"/>
    <w:rsid w:val="0024097D"/>
    <w:rsid w:val="00240BC3"/>
    <w:rsid w:val="00240ECB"/>
    <w:rsid w:val="00240FCB"/>
    <w:rsid w:val="002415A6"/>
    <w:rsid w:val="0024163C"/>
    <w:rsid w:val="002418BC"/>
    <w:rsid w:val="0024193F"/>
    <w:rsid w:val="00241ABC"/>
    <w:rsid w:val="00241AF1"/>
    <w:rsid w:val="00242293"/>
    <w:rsid w:val="002429CD"/>
    <w:rsid w:val="00242CA1"/>
    <w:rsid w:val="00242EBD"/>
    <w:rsid w:val="002431EE"/>
    <w:rsid w:val="002432F8"/>
    <w:rsid w:val="00243389"/>
    <w:rsid w:val="00243501"/>
    <w:rsid w:val="00243742"/>
    <w:rsid w:val="00243A2A"/>
    <w:rsid w:val="00243A95"/>
    <w:rsid w:val="002441C1"/>
    <w:rsid w:val="00244247"/>
    <w:rsid w:val="002442F0"/>
    <w:rsid w:val="00244586"/>
    <w:rsid w:val="002445B0"/>
    <w:rsid w:val="0024482E"/>
    <w:rsid w:val="00244934"/>
    <w:rsid w:val="00244A56"/>
    <w:rsid w:val="00244B07"/>
    <w:rsid w:val="00244DA3"/>
    <w:rsid w:val="00244E0F"/>
    <w:rsid w:val="00244E24"/>
    <w:rsid w:val="002451C9"/>
    <w:rsid w:val="00245511"/>
    <w:rsid w:val="00245580"/>
    <w:rsid w:val="00245686"/>
    <w:rsid w:val="002456E4"/>
    <w:rsid w:val="00245808"/>
    <w:rsid w:val="0024592C"/>
    <w:rsid w:val="00245ABB"/>
    <w:rsid w:val="00245BC3"/>
    <w:rsid w:val="00245D5B"/>
    <w:rsid w:val="0024609A"/>
    <w:rsid w:val="00246225"/>
    <w:rsid w:val="00246717"/>
    <w:rsid w:val="0024685C"/>
    <w:rsid w:val="002468EB"/>
    <w:rsid w:val="002469C7"/>
    <w:rsid w:val="00246A22"/>
    <w:rsid w:val="00246B24"/>
    <w:rsid w:val="00246DE7"/>
    <w:rsid w:val="002471C2"/>
    <w:rsid w:val="0024743B"/>
    <w:rsid w:val="002479EE"/>
    <w:rsid w:val="00247D2A"/>
    <w:rsid w:val="00248649"/>
    <w:rsid w:val="002503B6"/>
    <w:rsid w:val="00250401"/>
    <w:rsid w:val="00250D14"/>
    <w:rsid w:val="00250F44"/>
    <w:rsid w:val="0025159B"/>
    <w:rsid w:val="002516B5"/>
    <w:rsid w:val="00251BF3"/>
    <w:rsid w:val="00251D93"/>
    <w:rsid w:val="00252331"/>
    <w:rsid w:val="0025250B"/>
    <w:rsid w:val="002525AB"/>
    <w:rsid w:val="002525C5"/>
    <w:rsid w:val="0025276B"/>
    <w:rsid w:val="00252CB2"/>
    <w:rsid w:val="00252D00"/>
    <w:rsid w:val="00252D7A"/>
    <w:rsid w:val="00253004"/>
    <w:rsid w:val="002531EA"/>
    <w:rsid w:val="002536FA"/>
    <w:rsid w:val="0025395F"/>
    <w:rsid w:val="00253D72"/>
    <w:rsid w:val="00253DE8"/>
    <w:rsid w:val="00253FB7"/>
    <w:rsid w:val="002541C4"/>
    <w:rsid w:val="002542D7"/>
    <w:rsid w:val="002543E3"/>
    <w:rsid w:val="00254691"/>
    <w:rsid w:val="00254954"/>
    <w:rsid w:val="00254B61"/>
    <w:rsid w:val="00255096"/>
    <w:rsid w:val="0025528B"/>
    <w:rsid w:val="002552BA"/>
    <w:rsid w:val="002552F2"/>
    <w:rsid w:val="00255A80"/>
    <w:rsid w:val="00255C8A"/>
    <w:rsid w:val="00256259"/>
    <w:rsid w:val="0025639D"/>
    <w:rsid w:val="002565CA"/>
    <w:rsid w:val="002567DC"/>
    <w:rsid w:val="002567DF"/>
    <w:rsid w:val="00256902"/>
    <w:rsid w:val="00257357"/>
    <w:rsid w:val="002575A8"/>
    <w:rsid w:val="002575B1"/>
    <w:rsid w:val="00257757"/>
    <w:rsid w:val="00257DA2"/>
    <w:rsid w:val="00257F7E"/>
    <w:rsid w:val="00260626"/>
    <w:rsid w:val="00260C53"/>
    <w:rsid w:val="00260F27"/>
    <w:rsid w:val="002614F9"/>
    <w:rsid w:val="002615A7"/>
    <w:rsid w:val="00261BC1"/>
    <w:rsid w:val="00261C67"/>
    <w:rsid w:val="00261DB4"/>
    <w:rsid w:val="00261E9A"/>
    <w:rsid w:val="00261F6B"/>
    <w:rsid w:val="002625C7"/>
    <w:rsid w:val="00262779"/>
    <w:rsid w:val="002628D5"/>
    <w:rsid w:val="00262A0A"/>
    <w:rsid w:val="0026317D"/>
    <w:rsid w:val="002632B0"/>
    <w:rsid w:val="0026346B"/>
    <w:rsid w:val="00263C46"/>
    <w:rsid w:val="00263EE7"/>
    <w:rsid w:val="00263F0B"/>
    <w:rsid w:val="00264142"/>
    <w:rsid w:val="0026421E"/>
    <w:rsid w:val="002642D8"/>
    <w:rsid w:val="00264477"/>
    <w:rsid w:val="002645B6"/>
    <w:rsid w:val="00264781"/>
    <w:rsid w:val="002647AF"/>
    <w:rsid w:val="00264946"/>
    <w:rsid w:val="002649ED"/>
    <w:rsid w:val="00264A7C"/>
    <w:rsid w:val="00264B1A"/>
    <w:rsid w:val="00264C91"/>
    <w:rsid w:val="00264EA0"/>
    <w:rsid w:val="002651EF"/>
    <w:rsid w:val="0026529F"/>
    <w:rsid w:val="0026548F"/>
    <w:rsid w:val="002654DA"/>
    <w:rsid w:val="002655D7"/>
    <w:rsid w:val="002657A2"/>
    <w:rsid w:val="00265F54"/>
    <w:rsid w:val="00265FBB"/>
    <w:rsid w:val="00266436"/>
    <w:rsid w:val="00266521"/>
    <w:rsid w:val="002666EF"/>
    <w:rsid w:val="0026682F"/>
    <w:rsid w:val="00266D2D"/>
    <w:rsid w:val="00266E3B"/>
    <w:rsid w:val="002671BB"/>
    <w:rsid w:val="002671FE"/>
    <w:rsid w:val="0026725A"/>
    <w:rsid w:val="002673B1"/>
    <w:rsid w:val="00267569"/>
    <w:rsid w:val="0026759D"/>
    <w:rsid w:val="002675FB"/>
    <w:rsid w:val="0026764F"/>
    <w:rsid w:val="00267BE1"/>
    <w:rsid w:val="00267F6A"/>
    <w:rsid w:val="00267FB9"/>
    <w:rsid w:val="00270010"/>
    <w:rsid w:val="002703D3"/>
    <w:rsid w:val="002706EE"/>
    <w:rsid w:val="0027097E"/>
    <w:rsid w:val="00270A8B"/>
    <w:rsid w:val="00270B1A"/>
    <w:rsid w:val="0027104F"/>
    <w:rsid w:val="0027108C"/>
    <w:rsid w:val="0027108D"/>
    <w:rsid w:val="00271D16"/>
    <w:rsid w:val="00271EDB"/>
    <w:rsid w:val="00271F71"/>
    <w:rsid w:val="00272135"/>
    <w:rsid w:val="0027293F"/>
    <w:rsid w:val="00272BCA"/>
    <w:rsid w:val="002735E2"/>
    <w:rsid w:val="00273AAA"/>
    <w:rsid w:val="00273E19"/>
    <w:rsid w:val="00273E69"/>
    <w:rsid w:val="0027441A"/>
    <w:rsid w:val="002749A1"/>
    <w:rsid w:val="00274CF3"/>
    <w:rsid w:val="00276058"/>
    <w:rsid w:val="00276728"/>
    <w:rsid w:val="0027683F"/>
    <w:rsid w:val="0027686A"/>
    <w:rsid w:val="00276B2C"/>
    <w:rsid w:val="00276F03"/>
    <w:rsid w:val="00277021"/>
    <w:rsid w:val="00277054"/>
    <w:rsid w:val="002772FE"/>
    <w:rsid w:val="002775EB"/>
    <w:rsid w:val="002776D8"/>
    <w:rsid w:val="00277CA4"/>
    <w:rsid w:val="00277F2F"/>
    <w:rsid w:val="00280257"/>
    <w:rsid w:val="0028036F"/>
    <w:rsid w:val="00280376"/>
    <w:rsid w:val="0028044A"/>
    <w:rsid w:val="002806AF"/>
    <w:rsid w:val="00280747"/>
    <w:rsid w:val="002808EF"/>
    <w:rsid w:val="002809B0"/>
    <w:rsid w:val="00280B1A"/>
    <w:rsid w:val="00280C80"/>
    <w:rsid w:val="00280CDE"/>
    <w:rsid w:val="00280ED1"/>
    <w:rsid w:val="002811C0"/>
    <w:rsid w:val="002813B6"/>
    <w:rsid w:val="00281402"/>
    <w:rsid w:val="00281461"/>
    <w:rsid w:val="00281798"/>
    <w:rsid w:val="00281A4E"/>
    <w:rsid w:val="00281A87"/>
    <w:rsid w:val="00281BA7"/>
    <w:rsid w:val="0028242E"/>
    <w:rsid w:val="00282447"/>
    <w:rsid w:val="00282469"/>
    <w:rsid w:val="0028254A"/>
    <w:rsid w:val="00282690"/>
    <w:rsid w:val="00282B1C"/>
    <w:rsid w:val="00282B8F"/>
    <w:rsid w:val="0028301F"/>
    <w:rsid w:val="0028320B"/>
    <w:rsid w:val="0028333F"/>
    <w:rsid w:val="0028360B"/>
    <w:rsid w:val="00283813"/>
    <w:rsid w:val="002839E4"/>
    <w:rsid w:val="00283A2C"/>
    <w:rsid w:val="00283B15"/>
    <w:rsid w:val="00283BCE"/>
    <w:rsid w:val="00283E19"/>
    <w:rsid w:val="00283EC3"/>
    <w:rsid w:val="00284165"/>
    <w:rsid w:val="00284201"/>
    <w:rsid w:val="00284770"/>
    <w:rsid w:val="002847DB"/>
    <w:rsid w:val="00284878"/>
    <w:rsid w:val="00284BB7"/>
    <w:rsid w:val="00285069"/>
    <w:rsid w:val="00285143"/>
    <w:rsid w:val="0028538E"/>
    <w:rsid w:val="002853DC"/>
    <w:rsid w:val="00285433"/>
    <w:rsid w:val="00285446"/>
    <w:rsid w:val="00285864"/>
    <w:rsid w:val="00285CFA"/>
    <w:rsid w:val="00286355"/>
    <w:rsid w:val="002866A9"/>
    <w:rsid w:val="0028675D"/>
    <w:rsid w:val="002868C3"/>
    <w:rsid w:val="00286AC2"/>
    <w:rsid w:val="00286F81"/>
    <w:rsid w:val="0028704F"/>
    <w:rsid w:val="00287422"/>
    <w:rsid w:val="00287B02"/>
    <w:rsid w:val="00290739"/>
    <w:rsid w:val="002908B8"/>
    <w:rsid w:val="00290A69"/>
    <w:rsid w:val="00290A6D"/>
    <w:rsid w:val="00290A72"/>
    <w:rsid w:val="00290D60"/>
    <w:rsid w:val="00290E5E"/>
    <w:rsid w:val="00290EBB"/>
    <w:rsid w:val="00290EE9"/>
    <w:rsid w:val="002912BE"/>
    <w:rsid w:val="0029135B"/>
    <w:rsid w:val="00291614"/>
    <w:rsid w:val="0029178D"/>
    <w:rsid w:val="0029186B"/>
    <w:rsid w:val="00292477"/>
    <w:rsid w:val="002926F0"/>
    <w:rsid w:val="00292B17"/>
    <w:rsid w:val="00292DF1"/>
    <w:rsid w:val="00292E77"/>
    <w:rsid w:val="0029324B"/>
    <w:rsid w:val="00293471"/>
    <w:rsid w:val="002934E9"/>
    <w:rsid w:val="00293500"/>
    <w:rsid w:val="00293656"/>
    <w:rsid w:val="00293CE3"/>
    <w:rsid w:val="00293DF6"/>
    <w:rsid w:val="00294688"/>
    <w:rsid w:val="00294F32"/>
    <w:rsid w:val="00294F9F"/>
    <w:rsid w:val="00294FAA"/>
    <w:rsid w:val="002950E8"/>
    <w:rsid w:val="002959FF"/>
    <w:rsid w:val="0029630A"/>
    <w:rsid w:val="002966FF"/>
    <w:rsid w:val="002969C1"/>
    <w:rsid w:val="00296BB3"/>
    <w:rsid w:val="00296DD0"/>
    <w:rsid w:val="0029707B"/>
    <w:rsid w:val="00297209"/>
    <w:rsid w:val="00297420"/>
    <w:rsid w:val="00297481"/>
    <w:rsid w:val="00297A52"/>
    <w:rsid w:val="00297C36"/>
    <w:rsid w:val="00297F09"/>
    <w:rsid w:val="002A07E0"/>
    <w:rsid w:val="002A0839"/>
    <w:rsid w:val="002A0962"/>
    <w:rsid w:val="002A0ACF"/>
    <w:rsid w:val="002A0CF9"/>
    <w:rsid w:val="002A0F14"/>
    <w:rsid w:val="002A1369"/>
    <w:rsid w:val="002A186A"/>
    <w:rsid w:val="002A1C92"/>
    <w:rsid w:val="002A1E13"/>
    <w:rsid w:val="002A2086"/>
    <w:rsid w:val="002A2209"/>
    <w:rsid w:val="002A22EE"/>
    <w:rsid w:val="002A233E"/>
    <w:rsid w:val="002A2427"/>
    <w:rsid w:val="002A2631"/>
    <w:rsid w:val="002A2637"/>
    <w:rsid w:val="002A2C0D"/>
    <w:rsid w:val="002A2ECE"/>
    <w:rsid w:val="002A3000"/>
    <w:rsid w:val="002A3092"/>
    <w:rsid w:val="002A32C8"/>
    <w:rsid w:val="002A3322"/>
    <w:rsid w:val="002A33A0"/>
    <w:rsid w:val="002A33CA"/>
    <w:rsid w:val="002A3A61"/>
    <w:rsid w:val="002A43C4"/>
    <w:rsid w:val="002A4BFA"/>
    <w:rsid w:val="002A4C8F"/>
    <w:rsid w:val="002A51ED"/>
    <w:rsid w:val="002A5258"/>
    <w:rsid w:val="002A583A"/>
    <w:rsid w:val="002A59D7"/>
    <w:rsid w:val="002A5C62"/>
    <w:rsid w:val="002A5DD8"/>
    <w:rsid w:val="002A5F08"/>
    <w:rsid w:val="002A5F27"/>
    <w:rsid w:val="002A5F31"/>
    <w:rsid w:val="002A5F38"/>
    <w:rsid w:val="002A5F87"/>
    <w:rsid w:val="002A617B"/>
    <w:rsid w:val="002A630E"/>
    <w:rsid w:val="002A6599"/>
    <w:rsid w:val="002A6695"/>
    <w:rsid w:val="002A67E8"/>
    <w:rsid w:val="002A6C44"/>
    <w:rsid w:val="002A6CCD"/>
    <w:rsid w:val="002A6E42"/>
    <w:rsid w:val="002A7538"/>
    <w:rsid w:val="002A777F"/>
    <w:rsid w:val="002A7BA2"/>
    <w:rsid w:val="002A7D71"/>
    <w:rsid w:val="002B013C"/>
    <w:rsid w:val="002B014B"/>
    <w:rsid w:val="002B02D8"/>
    <w:rsid w:val="002B04A1"/>
    <w:rsid w:val="002B0A23"/>
    <w:rsid w:val="002B0EB0"/>
    <w:rsid w:val="002B1084"/>
    <w:rsid w:val="002B13A5"/>
    <w:rsid w:val="002B1601"/>
    <w:rsid w:val="002B19F1"/>
    <w:rsid w:val="002B1C01"/>
    <w:rsid w:val="002B2047"/>
    <w:rsid w:val="002B24F8"/>
    <w:rsid w:val="002B2658"/>
    <w:rsid w:val="002B286B"/>
    <w:rsid w:val="002B2E7D"/>
    <w:rsid w:val="002B3087"/>
    <w:rsid w:val="002B30F2"/>
    <w:rsid w:val="002B3332"/>
    <w:rsid w:val="002B3350"/>
    <w:rsid w:val="002B3388"/>
    <w:rsid w:val="002B33BD"/>
    <w:rsid w:val="002B34A4"/>
    <w:rsid w:val="002B3575"/>
    <w:rsid w:val="002B3590"/>
    <w:rsid w:val="002B3865"/>
    <w:rsid w:val="002B38B4"/>
    <w:rsid w:val="002B38CB"/>
    <w:rsid w:val="002B3B09"/>
    <w:rsid w:val="002B4422"/>
    <w:rsid w:val="002B4571"/>
    <w:rsid w:val="002B4749"/>
    <w:rsid w:val="002B4EB9"/>
    <w:rsid w:val="002B4F17"/>
    <w:rsid w:val="002B51F8"/>
    <w:rsid w:val="002B55B1"/>
    <w:rsid w:val="002B5720"/>
    <w:rsid w:val="002B580A"/>
    <w:rsid w:val="002B5826"/>
    <w:rsid w:val="002B58BA"/>
    <w:rsid w:val="002B5C80"/>
    <w:rsid w:val="002B61CF"/>
    <w:rsid w:val="002B61DF"/>
    <w:rsid w:val="002B64B2"/>
    <w:rsid w:val="002B6E11"/>
    <w:rsid w:val="002B6E87"/>
    <w:rsid w:val="002B71EC"/>
    <w:rsid w:val="002B72AE"/>
    <w:rsid w:val="002B7489"/>
    <w:rsid w:val="002B77B1"/>
    <w:rsid w:val="002B7918"/>
    <w:rsid w:val="002B796C"/>
    <w:rsid w:val="002B7A0F"/>
    <w:rsid w:val="002B7A51"/>
    <w:rsid w:val="002B7A96"/>
    <w:rsid w:val="002B7F91"/>
    <w:rsid w:val="002B7F99"/>
    <w:rsid w:val="002C0244"/>
    <w:rsid w:val="002C099A"/>
    <w:rsid w:val="002C0BEB"/>
    <w:rsid w:val="002C0D92"/>
    <w:rsid w:val="002C14A4"/>
    <w:rsid w:val="002C15D8"/>
    <w:rsid w:val="002C1755"/>
    <w:rsid w:val="002C22BA"/>
    <w:rsid w:val="002C2303"/>
    <w:rsid w:val="002C23B0"/>
    <w:rsid w:val="002C26B4"/>
    <w:rsid w:val="002C2714"/>
    <w:rsid w:val="002C2867"/>
    <w:rsid w:val="002C295D"/>
    <w:rsid w:val="002C2DB5"/>
    <w:rsid w:val="002C2FEF"/>
    <w:rsid w:val="002C3155"/>
    <w:rsid w:val="002C31A5"/>
    <w:rsid w:val="002C3722"/>
    <w:rsid w:val="002C380E"/>
    <w:rsid w:val="002C38E2"/>
    <w:rsid w:val="002C3A3E"/>
    <w:rsid w:val="002C3B33"/>
    <w:rsid w:val="002C3DDA"/>
    <w:rsid w:val="002C4238"/>
    <w:rsid w:val="002C4A62"/>
    <w:rsid w:val="002C558E"/>
    <w:rsid w:val="002C5637"/>
    <w:rsid w:val="002C56EC"/>
    <w:rsid w:val="002C5A18"/>
    <w:rsid w:val="002C5D32"/>
    <w:rsid w:val="002C5F60"/>
    <w:rsid w:val="002C61D0"/>
    <w:rsid w:val="002C62B1"/>
    <w:rsid w:val="002C63CD"/>
    <w:rsid w:val="002C6645"/>
    <w:rsid w:val="002C6936"/>
    <w:rsid w:val="002C6C9A"/>
    <w:rsid w:val="002C6D77"/>
    <w:rsid w:val="002C70C8"/>
    <w:rsid w:val="002C7172"/>
    <w:rsid w:val="002C7701"/>
    <w:rsid w:val="002C7C44"/>
    <w:rsid w:val="002C7C5C"/>
    <w:rsid w:val="002C7E97"/>
    <w:rsid w:val="002D02C7"/>
    <w:rsid w:val="002D05BC"/>
    <w:rsid w:val="002D091B"/>
    <w:rsid w:val="002D0A91"/>
    <w:rsid w:val="002D0EFF"/>
    <w:rsid w:val="002D11A8"/>
    <w:rsid w:val="002D1250"/>
    <w:rsid w:val="002D1328"/>
    <w:rsid w:val="002D1345"/>
    <w:rsid w:val="002D1BAD"/>
    <w:rsid w:val="002D1CE8"/>
    <w:rsid w:val="002D2270"/>
    <w:rsid w:val="002D245E"/>
    <w:rsid w:val="002D25AB"/>
    <w:rsid w:val="002D287F"/>
    <w:rsid w:val="002D2B07"/>
    <w:rsid w:val="002D3022"/>
    <w:rsid w:val="002D307E"/>
    <w:rsid w:val="002D3295"/>
    <w:rsid w:val="002D34F2"/>
    <w:rsid w:val="002D3A03"/>
    <w:rsid w:val="002D41C0"/>
    <w:rsid w:val="002D42E2"/>
    <w:rsid w:val="002D459E"/>
    <w:rsid w:val="002D45C9"/>
    <w:rsid w:val="002D4842"/>
    <w:rsid w:val="002D4D4B"/>
    <w:rsid w:val="002D5047"/>
    <w:rsid w:val="002D53F5"/>
    <w:rsid w:val="002D54BA"/>
    <w:rsid w:val="002D5C43"/>
    <w:rsid w:val="002D60B4"/>
    <w:rsid w:val="002D68E5"/>
    <w:rsid w:val="002D696D"/>
    <w:rsid w:val="002D6CB7"/>
    <w:rsid w:val="002D6D24"/>
    <w:rsid w:val="002E017B"/>
    <w:rsid w:val="002E0417"/>
    <w:rsid w:val="002E0477"/>
    <w:rsid w:val="002E0481"/>
    <w:rsid w:val="002E04D8"/>
    <w:rsid w:val="002E07DC"/>
    <w:rsid w:val="002E0EE0"/>
    <w:rsid w:val="002E1155"/>
    <w:rsid w:val="002E1245"/>
    <w:rsid w:val="002E13B1"/>
    <w:rsid w:val="002E1554"/>
    <w:rsid w:val="002E1951"/>
    <w:rsid w:val="002E1E27"/>
    <w:rsid w:val="002E1E73"/>
    <w:rsid w:val="002E1F98"/>
    <w:rsid w:val="002E1FF6"/>
    <w:rsid w:val="002E20D2"/>
    <w:rsid w:val="002E2132"/>
    <w:rsid w:val="002E21E5"/>
    <w:rsid w:val="002E241E"/>
    <w:rsid w:val="002E24E0"/>
    <w:rsid w:val="002E291D"/>
    <w:rsid w:val="002E32AE"/>
    <w:rsid w:val="002E3485"/>
    <w:rsid w:val="002E34E8"/>
    <w:rsid w:val="002E34EE"/>
    <w:rsid w:val="002E35A8"/>
    <w:rsid w:val="002E3748"/>
    <w:rsid w:val="002E3777"/>
    <w:rsid w:val="002E39FB"/>
    <w:rsid w:val="002E3ABA"/>
    <w:rsid w:val="002E3BF1"/>
    <w:rsid w:val="002E3C1B"/>
    <w:rsid w:val="002E3F35"/>
    <w:rsid w:val="002E406C"/>
    <w:rsid w:val="002E4273"/>
    <w:rsid w:val="002E43E3"/>
    <w:rsid w:val="002E4F53"/>
    <w:rsid w:val="002E4F7F"/>
    <w:rsid w:val="002E5106"/>
    <w:rsid w:val="002E56DB"/>
    <w:rsid w:val="002E5726"/>
    <w:rsid w:val="002E5C53"/>
    <w:rsid w:val="002E5DA5"/>
    <w:rsid w:val="002E5F0A"/>
    <w:rsid w:val="002E60CC"/>
    <w:rsid w:val="002E60CE"/>
    <w:rsid w:val="002E6112"/>
    <w:rsid w:val="002E6175"/>
    <w:rsid w:val="002E6475"/>
    <w:rsid w:val="002E6511"/>
    <w:rsid w:val="002E6521"/>
    <w:rsid w:val="002E696A"/>
    <w:rsid w:val="002E6DA9"/>
    <w:rsid w:val="002E6E94"/>
    <w:rsid w:val="002E7237"/>
    <w:rsid w:val="002E73D0"/>
    <w:rsid w:val="002E75A9"/>
    <w:rsid w:val="002E76F2"/>
    <w:rsid w:val="002E776C"/>
    <w:rsid w:val="002E79BD"/>
    <w:rsid w:val="002F001F"/>
    <w:rsid w:val="002F03F7"/>
    <w:rsid w:val="002F0644"/>
    <w:rsid w:val="002F0974"/>
    <w:rsid w:val="002F0998"/>
    <w:rsid w:val="002F0AE0"/>
    <w:rsid w:val="002F0AF6"/>
    <w:rsid w:val="002F0B4E"/>
    <w:rsid w:val="002F0ED7"/>
    <w:rsid w:val="002F1064"/>
    <w:rsid w:val="002F15AD"/>
    <w:rsid w:val="002F175B"/>
    <w:rsid w:val="002F1A28"/>
    <w:rsid w:val="002F1BE1"/>
    <w:rsid w:val="002F1E2B"/>
    <w:rsid w:val="002F2640"/>
    <w:rsid w:val="002F28BC"/>
    <w:rsid w:val="002F2E0B"/>
    <w:rsid w:val="002F310F"/>
    <w:rsid w:val="002F325E"/>
    <w:rsid w:val="002F331D"/>
    <w:rsid w:val="002F357C"/>
    <w:rsid w:val="002F37C0"/>
    <w:rsid w:val="002F3F98"/>
    <w:rsid w:val="002F3FDB"/>
    <w:rsid w:val="002F43D7"/>
    <w:rsid w:val="002F4A2F"/>
    <w:rsid w:val="002F4A82"/>
    <w:rsid w:val="002F4B52"/>
    <w:rsid w:val="002F50B4"/>
    <w:rsid w:val="002F5130"/>
    <w:rsid w:val="002F5278"/>
    <w:rsid w:val="002F53C2"/>
    <w:rsid w:val="002F55FE"/>
    <w:rsid w:val="002F56E5"/>
    <w:rsid w:val="002F5977"/>
    <w:rsid w:val="002F5CAC"/>
    <w:rsid w:val="002F5CCE"/>
    <w:rsid w:val="002F5D09"/>
    <w:rsid w:val="002F605C"/>
    <w:rsid w:val="002F64AF"/>
    <w:rsid w:val="002F64D8"/>
    <w:rsid w:val="002F668F"/>
    <w:rsid w:val="002F67DF"/>
    <w:rsid w:val="002F68D5"/>
    <w:rsid w:val="002F6DC4"/>
    <w:rsid w:val="002F71C5"/>
    <w:rsid w:val="002F7926"/>
    <w:rsid w:val="002F79EA"/>
    <w:rsid w:val="002F7A03"/>
    <w:rsid w:val="002F7B52"/>
    <w:rsid w:val="002F7D19"/>
    <w:rsid w:val="002F7DF3"/>
    <w:rsid w:val="003001E4"/>
    <w:rsid w:val="00300366"/>
    <w:rsid w:val="0030052F"/>
    <w:rsid w:val="003005EC"/>
    <w:rsid w:val="00301260"/>
    <w:rsid w:val="00301447"/>
    <w:rsid w:val="0030146E"/>
    <w:rsid w:val="00301906"/>
    <w:rsid w:val="0030191E"/>
    <w:rsid w:val="00301BB5"/>
    <w:rsid w:val="00301C04"/>
    <w:rsid w:val="00301C6E"/>
    <w:rsid w:val="00301EE9"/>
    <w:rsid w:val="00302156"/>
    <w:rsid w:val="00302500"/>
    <w:rsid w:val="0030254D"/>
    <w:rsid w:val="00302803"/>
    <w:rsid w:val="00302F6A"/>
    <w:rsid w:val="00303E99"/>
    <w:rsid w:val="00304035"/>
    <w:rsid w:val="0030416E"/>
    <w:rsid w:val="003041DC"/>
    <w:rsid w:val="00304312"/>
    <w:rsid w:val="003043A5"/>
    <w:rsid w:val="00304BAC"/>
    <w:rsid w:val="00304D99"/>
    <w:rsid w:val="0030519F"/>
    <w:rsid w:val="00305366"/>
    <w:rsid w:val="0030548E"/>
    <w:rsid w:val="003054FA"/>
    <w:rsid w:val="00305588"/>
    <w:rsid w:val="0030596F"/>
    <w:rsid w:val="003059F1"/>
    <w:rsid w:val="0030613A"/>
    <w:rsid w:val="0030617B"/>
    <w:rsid w:val="003061C1"/>
    <w:rsid w:val="00306312"/>
    <w:rsid w:val="003063CC"/>
    <w:rsid w:val="003063F4"/>
    <w:rsid w:val="0030651B"/>
    <w:rsid w:val="003066CD"/>
    <w:rsid w:val="00306979"/>
    <w:rsid w:val="003069B2"/>
    <w:rsid w:val="00306A81"/>
    <w:rsid w:val="00306F93"/>
    <w:rsid w:val="0030703A"/>
    <w:rsid w:val="00307240"/>
    <w:rsid w:val="003073F5"/>
    <w:rsid w:val="003076C1"/>
    <w:rsid w:val="003077B6"/>
    <w:rsid w:val="003078A9"/>
    <w:rsid w:val="003079CD"/>
    <w:rsid w:val="00307CEB"/>
    <w:rsid w:val="00307FE4"/>
    <w:rsid w:val="00307FEE"/>
    <w:rsid w:val="00310110"/>
    <w:rsid w:val="00310705"/>
    <w:rsid w:val="003107C2"/>
    <w:rsid w:val="003109E3"/>
    <w:rsid w:val="003109E8"/>
    <w:rsid w:val="00310A15"/>
    <w:rsid w:val="00310AE2"/>
    <w:rsid w:val="00310BD7"/>
    <w:rsid w:val="00310D67"/>
    <w:rsid w:val="00310E2C"/>
    <w:rsid w:val="0031165B"/>
    <w:rsid w:val="00311808"/>
    <w:rsid w:val="003118FF"/>
    <w:rsid w:val="003119ED"/>
    <w:rsid w:val="00311AA8"/>
    <w:rsid w:val="00311ACE"/>
    <w:rsid w:val="00311BDE"/>
    <w:rsid w:val="00311DF5"/>
    <w:rsid w:val="00311F61"/>
    <w:rsid w:val="0031221B"/>
    <w:rsid w:val="00312761"/>
    <w:rsid w:val="00312895"/>
    <w:rsid w:val="00312A51"/>
    <w:rsid w:val="00312B14"/>
    <w:rsid w:val="00312E3E"/>
    <w:rsid w:val="00313162"/>
    <w:rsid w:val="003141C7"/>
    <w:rsid w:val="00314578"/>
    <w:rsid w:val="0031477B"/>
    <w:rsid w:val="0031481A"/>
    <w:rsid w:val="003148D6"/>
    <w:rsid w:val="00314E88"/>
    <w:rsid w:val="0031538B"/>
    <w:rsid w:val="00315D13"/>
    <w:rsid w:val="00315DDB"/>
    <w:rsid w:val="00316071"/>
    <w:rsid w:val="0031614F"/>
    <w:rsid w:val="00316183"/>
    <w:rsid w:val="00316194"/>
    <w:rsid w:val="0031623E"/>
    <w:rsid w:val="003162AD"/>
    <w:rsid w:val="003165F2"/>
    <w:rsid w:val="00316CA5"/>
    <w:rsid w:val="00316FE1"/>
    <w:rsid w:val="00317063"/>
    <w:rsid w:val="003173C8"/>
    <w:rsid w:val="00317485"/>
    <w:rsid w:val="003174C1"/>
    <w:rsid w:val="0031751D"/>
    <w:rsid w:val="003176FE"/>
    <w:rsid w:val="00317939"/>
    <w:rsid w:val="00317B05"/>
    <w:rsid w:val="00317C9F"/>
    <w:rsid w:val="00317D99"/>
    <w:rsid w:val="00317E2B"/>
    <w:rsid w:val="00317F16"/>
    <w:rsid w:val="00317FDF"/>
    <w:rsid w:val="00320EE8"/>
    <w:rsid w:val="00320F59"/>
    <w:rsid w:val="00320FB8"/>
    <w:rsid w:val="00320FE1"/>
    <w:rsid w:val="0032122E"/>
    <w:rsid w:val="00321300"/>
    <w:rsid w:val="003213FB"/>
    <w:rsid w:val="00321678"/>
    <w:rsid w:val="00321B45"/>
    <w:rsid w:val="00321DA3"/>
    <w:rsid w:val="00322223"/>
    <w:rsid w:val="00322407"/>
    <w:rsid w:val="00322718"/>
    <w:rsid w:val="00322751"/>
    <w:rsid w:val="003228B9"/>
    <w:rsid w:val="003228CE"/>
    <w:rsid w:val="003228E6"/>
    <w:rsid w:val="00322F26"/>
    <w:rsid w:val="003237C1"/>
    <w:rsid w:val="003237D2"/>
    <w:rsid w:val="003238A6"/>
    <w:rsid w:val="00323971"/>
    <w:rsid w:val="00323ED1"/>
    <w:rsid w:val="00323FB2"/>
    <w:rsid w:val="00324162"/>
    <w:rsid w:val="003246D0"/>
    <w:rsid w:val="0032478C"/>
    <w:rsid w:val="00324802"/>
    <w:rsid w:val="00324857"/>
    <w:rsid w:val="00324B0B"/>
    <w:rsid w:val="00324F42"/>
    <w:rsid w:val="00325054"/>
    <w:rsid w:val="003250A4"/>
    <w:rsid w:val="00325238"/>
    <w:rsid w:val="003252AC"/>
    <w:rsid w:val="003253E9"/>
    <w:rsid w:val="0032558B"/>
    <w:rsid w:val="003255E2"/>
    <w:rsid w:val="00325637"/>
    <w:rsid w:val="00325C91"/>
    <w:rsid w:val="00325EB8"/>
    <w:rsid w:val="0032607A"/>
    <w:rsid w:val="003261C5"/>
    <w:rsid w:val="003266E4"/>
    <w:rsid w:val="00326C5F"/>
    <w:rsid w:val="00326CFC"/>
    <w:rsid w:val="00326D8A"/>
    <w:rsid w:val="003273EF"/>
    <w:rsid w:val="0032744F"/>
    <w:rsid w:val="0032759E"/>
    <w:rsid w:val="00327890"/>
    <w:rsid w:val="00327BD3"/>
    <w:rsid w:val="003303E2"/>
    <w:rsid w:val="003306E1"/>
    <w:rsid w:val="00330745"/>
    <w:rsid w:val="00330746"/>
    <w:rsid w:val="0033082C"/>
    <w:rsid w:val="00330963"/>
    <w:rsid w:val="003309CF"/>
    <w:rsid w:val="00330F96"/>
    <w:rsid w:val="00331238"/>
    <w:rsid w:val="00331281"/>
    <w:rsid w:val="003314D0"/>
    <w:rsid w:val="003316C8"/>
    <w:rsid w:val="00331927"/>
    <w:rsid w:val="00331A4F"/>
    <w:rsid w:val="00331E0D"/>
    <w:rsid w:val="00331F4B"/>
    <w:rsid w:val="003320BD"/>
    <w:rsid w:val="003321E2"/>
    <w:rsid w:val="0033225B"/>
    <w:rsid w:val="003323EE"/>
    <w:rsid w:val="003324FA"/>
    <w:rsid w:val="00332534"/>
    <w:rsid w:val="0033272E"/>
    <w:rsid w:val="00332775"/>
    <w:rsid w:val="00332A29"/>
    <w:rsid w:val="00332A6E"/>
    <w:rsid w:val="00332B08"/>
    <w:rsid w:val="0033318B"/>
    <w:rsid w:val="003336BA"/>
    <w:rsid w:val="003336C3"/>
    <w:rsid w:val="003338D3"/>
    <w:rsid w:val="0033454E"/>
    <w:rsid w:val="00334695"/>
    <w:rsid w:val="00334997"/>
    <w:rsid w:val="00334A05"/>
    <w:rsid w:val="00334A79"/>
    <w:rsid w:val="003351D3"/>
    <w:rsid w:val="003352B3"/>
    <w:rsid w:val="00335336"/>
    <w:rsid w:val="00335668"/>
    <w:rsid w:val="003357A4"/>
    <w:rsid w:val="00335A0D"/>
    <w:rsid w:val="00335BE2"/>
    <w:rsid w:val="00335D12"/>
    <w:rsid w:val="00335FE5"/>
    <w:rsid w:val="00336006"/>
    <w:rsid w:val="0033602D"/>
    <w:rsid w:val="003366BD"/>
    <w:rsid w:val="0033683D"/>
    <w:rsid w:val="00336AC0"/>
    <w:rsid w:val="00336BEE"/>
    <w:rsid w:val="00336C27"/>
    <w:rsid w:val="00336D32"/>
    <w:rsid w:val="00336E09"/>
    <w:rsid w:val="0033711F"/>
    <w:rsid w:val="00337227"/>
    <w:rsid w:val="003373BE"/>
    <w:rsid w:val="0033756B"/>
    <w:rsid w:val="00337610"/>
    <w:rsid w:val="00337CB0"/>
    <w:rsid w:val="00337D31"/>
    <w:rsid w:val="003403D3"/>
    <w:rsid w:val="00340833"/>
    <w:rsid w:val="00340960"/>
    <w:rsid w:val="00340CA2"/>
    <w:rsid w:val="00340E53"/>
    <w:rsid w:val="00340F38"/>
    <w:rsid w:val="00341063"/>
    <w:rsid w:val="00341433"/>
    <w:rsid w:val="00341D59"/>
    <w:rsid w:val="00341DE0"/>
    <w:rsid w:val="0034287C"/>
    <w:rsid w:val="003430AF"/>
    <w:rsid w:val="00343354"/>
    <w:rsid w:val="003433ED"/>
    <w:rsid w:val="00343823"/>
    <w:rsid w:val="0034386F"/>
    <w:rsid w:val="00343E6F"/>
    <w:rsid w:val="003442BF"/>
    <w:rsid w:val="0034430F"/>
    <w:rsid w:val="00344809"/>
    <w:rsid w:val="003448BF"/>
    <w:rsid w:val="00344BB5"/>
    <w:rsid w:val="00344C12"/>
    <w:rsid w:val="00344CD2"/>
    <w:rsid w:val="00345360"/>
    <w:rsid w:val="0034550E"/>
    <w:rsid w:val="00345844"/>
    <w:rsid w:val="00345924"/>
    <w:rsid w:val="00345E6C"/>
    <w:rsid w:val="00346116"/>
    <w:rsid w:val="00346862"/>
    <w:rsid w:val="00346AAB"/>
    <w:rsid w:val="00346C7D"/>
    <w:rsid w:val="00346D09"/>
    <w:rsid w:val="00346DC9"/>
    <w:rsid w:val="00346EE2"/>
    <w:rsid w:val="00347253"/>
    <w:rsid w:val="003474CC"/>
    <w:rsid w:val="003475E4"/>
    <w:rsid w:val="00347631"/>
    <w:rsid w:val="00347805"/>
    <w:rsid w:val="0034789B"/>
    <w:rsid w:val="003500E0"/>
    <w:rsid w:val="003502D6"/>
    <w:rsid w:val="00350542"/>
    <w:rsid w:val="0035072E"/>
    <w:rsid w:val="00350A52"/>
    <w:rsid w:val="003510B4"/>
    <w:rsid w:val="0035110D"/>
    <w:rsid w:val="0035123F"/>
    <w:rsid w:val="0035126E"/>
    <w:rsid w:val="003514D3"/>
    <w:rsid w:val="0035152E"/>
    <w:rsid w:val="003516EE"/>
    <w:rsid w:val="003517DF"/>
    <w:rsid w:val="00351806"/>
    <w:rsid w:val="00351877"/>
    <w:rsid w:val="0035187F"/>
    <w:rsid w:val="00351A04"/>
    <w:rsid w:val="00351AAF"/>
    <w:rsid w:val="00351C41"/>
    <w:rsid w:val="00352544"/>
    <w:rsid w:val="00352644"/>
    <w:rsid w:val="00352857"/>
    <w:rsid w:val="0035304B"/>
    <w:rsid w:val="00353305"/>
    <w:rsid w:val="003534F8"/>
    <w:rsid w:val="003538FB"/>
    <w:rsid w:val="00353B34"/>
    <w:rsid w:val="00353DAC"/>
    <w:rsid w:val="00353DB2"/>
    <w:rsid w:val="00353DC4"/>
    <w:rsid w:val="0035426D"/>
    <w:rsid w:val="003542B5"/>
    <w:rsid w:val="003542DE"/>
    <w:rsid w:val="00354CE5"/>
    <w:rsid w:val="00354E74"/>
    <w:rsid w:val="00354F7C"/>
    <w:rsid w:val="003550B4"/>
    <w:rsid w:val="0035556A"/>
    <w:rsid w:val="00355BE4"/>
    <w:rsid w:val="00355E51"/>
    <w:rsid w:val="00355E77"/>
    <w:rsid w:val="0035607B"/>
    <w:rsid w:val="00356228"/>
    <w:rsid w:val="003564F7"/>
    <w:rsid w:val="0035659B"/>
    <w:rsid w:val="0035662E"/>
    <w:rsid w:val="0035669F"/>
    <w:rsid w:val="00356E75"/>
    <w:rsid w:val="00356EC6"/>
    <w:rsid w:val="00356FBD"/>
    <w:rsid w:val="0035701C"/>
    <w:rsid w:val="00357089"/>
    <w:rsid w:val="003572EA"/>
    <w:rsid w:val="00357647"/>
    <w:rsid w:val="00357650"/>
    <w:rsid w:val="003576DF"/>
    <w:rsid w:val="00357782"/>
    <w:rsid w:val="00357A82"/>
    <w:rsid w:val="00357ACF"/>
    <w:rsid w:val="00357B30"/>
    <w:rsid w:val="00357B6A"/>
    <w:rsid w:val="00357C24"/>
    <w:rsid w:val="00357D1A"/>
    <w:rsid w:val="00357E1E"/>
    <w:rsid w:val="0035F0EE"/>
    <w:rsid w:val="003600BF"/>
    <w:rsid w:val="0036039E"/>
    <w:rsid w:val="0036044C"/>
    <w:rsid w:val="00360861"/>
    <w:rsid w:val="003608E1"/>
    <w:rsid w:val="00360D37"/>
    <w:rsid w:val="00360DDF"/>
    <w:rsid w:val="003614AB"/>
    <w:rsid w:val="003617A4"/>
    <w:rsid w:val="00361825"/>
    <w:rsid w:val="003618D5"/>
    <w:rsid w:val="00361C16"/>
    <w:rsid w:val="00361DC4"/>
    <w:rsid w:val="00362072"/>
    <w:rsid w:val="003621B9"/>
    <w:rsid w:val="00362361"/>
    <w:rsid w:val="0036246C"/>
    <w:rsid w:val="00362470"/>
    <w:rsid w:val="003629A2"/>
    <w:rsid w:val="003629C4"/>
    <w:rsid w:val="00362A63"/>
    <w:rsid w:val="00362BC0"/>
    <w:rsid w:val="00362D23"/>
    <w:rsid w:val="00362D4D"/>
    <w:rsid w:val="00362FCE"/>
    <w:rsid w:val="0036333D"/>
    <w:rsid w:val="0036373E"/>
    <w:rsid w:val="00363A2F"/>
    <w:rsid w:val="00363AFD"/>
    <w:rsid w:val="003642C2"/>
    <w:rsid w:val="0036444D"/>
    <w:rsid w:val="00364652"/>
    <w:rsid w:val="0036488B"/>
    <w:rsid w:val="003649B0"/>
    <w:rsid w:val="00364A51"/>
    <w:rsid w:val="00364B66"/>
    <w:rsid w:val="00364D19"/>
    <w:rsid w:val="00364EDA"/>
    <w:rsid w:val="003650FA"/>
    <w:rsid w:val="0036538C"/>
    <w:rsid w:val="00365491"/>
    <w:rsid w:val="003654D0"/>
    <w:rsid w:val="003657E4"/>
    <w:rsid w:val="003658B0"/>
    <w:rsid w:val="003659B2"/>
    <w:rsid w:val="00365A0F"/>
    <w:rsid w:val="00365A6E"/>
    <w:rsid w:val="00365AEF"/>
    <w:rsid w:val="00365C4C"/>
    <w:rsid w:val="00365C52"/>
    <w:rsid w:val="00365CAB"/>
    <w:rsid w:val="00365F47"/>
    <w:rsid w:val="00366270"/>
    <w:rsid w:val="0036633D"/>
    <w:rsid w:val="0036640A"/>
    <w:rsid w:val="003664A3"/>
    <w:rsid w:val="00366553"/>
    <w:rsid w:val="00366915"/>
    <w:rsid w:val="003669A2"/>
    <w:rsid w:val="00367044"/>
    <w:rsid w:val="00367368"/>
    <w:rsid w:val="003673C5"/>
    <w:rsid w:val="00367662"/>
    <w:rsid w:val="0036770A"/>
    <w:rsid w:val="00367809"/>
    <w:rsid w:val="003679B9"/>
    <w:rsid w:val="00367EAA"/>
    <w:rsid w:val="00370047"/>
    <w:rsid w:val="00370283"/>
    <w:rsid w:val="00370379"/>
    <w:rsid w:val="003703F0"/>
    <w:rsid w:val="00370429"/>
    <w:rsid w:val="00370539"/>
    <w:rsid w:val="00370CFC"/>
    <w:rsid w:val="003711E3"/>
    <w:rsid w:val="0037137C"/>
    <w:rsid w:val="00371625"/>
    <w:rsid w:val="00371964"/>
    <w:rsid w:val="00371C54"/>
    <w:rsid w:val="00371FD8"/>
    <w:rsid w:val="00372235"/>
    <w:rsid w:val="003726F7"/>
    <w:rsid w:val="003728A0"/>
    <w:rsid w:val="00372ACC"/>
    <w:rsid w:val="00372D29"/>
    <w:rsid w:val="0037311E"/>
    <w:rsid w:val="00373546"/>
    <w:rsid w:val="00373C2F"/>
    <w:rsid w:val="00373D8B"/>
    <w:rsid w:val="00373E25"/>
    <w:rsid w:val="00373ED5"/>
    <w:rsid w:val="00374555"/>
    <w:rsid w:val="0037469A"/>
    <w:rsid w:val="00374979"/>
    <w:rsid w:val="00374A92"/>
    <w:rsid w:val="003752CD"/>
    <w:rsid w:val="003752D3"/>
    <w:rsid w:val="0037543A"/>
    <w:rsid w:val="003754C6"/>
    <w:rsid w:val="003755CE"/>
    <w:rsid w:val="00375B66"/>
    <w:rsid w:val="00375FAD"/>
    <w:rsid w:val="00376001"/>
    <w:rsid w:val="00376A50"/>
    <w:rsid w:val="00376A79"/>
    <w:rsid w:val="00376CD8"/>
    <w:rsid w:val="003770D0"/>
    <w:rsid w:val="0037712A"/>
    <w:rsid w:val="00377733"/>
    <w:rsid w:val="0037797F"/>
    <w:rsid w:val="00377B93"/>
    <w:rsid w:val="003801A3"/>
    <w:rsid w:val="003802FF"/>
    <w:rsid w:val="00380434"/>
    <w:rsid w:val="00380CA9"/>
    <w:rsid w:val="00380D94"/>
    <w:rsid w:val="00380EDD"/>
    <w:rsid w:val="00380FC5"/>
    <w:rsid w:val="0038105E"/>
    <w:rsid w:val="0038122D"/>
    <w:rsid w:val="00381357"/>
    <w:rsid w:val="0038141B"/>
    <w:rsid w:val="00381699"/>
    <w:rsid w:val="003817DC"/>
    <w:rsid w:val="003819AC"/>
    <w:rsid w:val="00381B5D"/>
    <w:rsid w:val="00381F94"/>
    <w:rsid w:val="003821B8"/>
    <w:rsid w:val="003828C5"/>
    <w:rsid w:val="00382973"/>
    <w:rsid w:val="00382E49"/>
    <w:rsid w:val="00382FE7"/>
    <w:rsid w:val="00383502"/>
    <w:rsid w:val="003835F9"/>
    <w:rsid w:val="00383693"/>
    <w:rsid w:val="003836C2"/>
    <w:rsid w:val="00383864"/>
    <w:rsid w:val="003847AC"/>
    <w:rsid w:val="003849A2"/>
    <w:rsid w:val="00384A96"/>
    <w:rsid w:val="00384F9A"/>
    <w:rsid w:val="0038508D"/>
    <w:rsid w:val="003850AD"/>
    <w:rsid w:val="003859DB"/>
    <w:rsid w:val="00385C6C"/>
    <w:rsid w:val="00385DA1"/>
    <w:rsid w:val="00385EF1"/>
    <w:rsid w:val="00385F74"/>
    <w:rsid w:val="00386088"/>
    <w:rsid w:val="003862D3"/>
    <w:rsid w:val="003863F5"/>
    <w:rsid w:val="00386765"/>
    <w:rsid w:val="003868B0"/>
    <w:rsid w:val="00386C81"/>
    <w:rsid w:val="00386F6D"/>
    <w:rsid w:val="00386FC5"/>
    <w:rsid w:val="00387BCA"/>
    <w:rsid w:val="00387D3E"/>
    <w:rsid w:val="00390691"/>
    <w:rsid w:val="0039071B"/>
    <w:rsid w:val="00390754"/>
    <w:rsid w:val="003907E6"/>
    <w:rsid w:val="00390FDA"/>
    <w:rsid w:val="003910F7"/>
    <w:rsid w:val="00391252"/>
    <w:rsid w:val="003913D4"/>
    <w:rsid w:val="00391433"/>
    <w:rsid w:val="00391444"/>
    <w:rsid w:val="003916BD"/>
    <w:rsid w:val="003916C3"/>
    <w:rsid w:val="00391A46"/>
    <w:rsid w:val="00391AFB"/>
    <w:rsid w:val="00391B8A"/>
    <w:rsid w:val="00391C07"/>
    <w:rsid w:val="00391CD5"/>
    <w:rsid w:val="00392074"/>
    <w:rsid w:val="00392144"/>
    <w:rsid w:val="00392376"/>
    <w:rsid w:val="00392550"/>
    <w:rsid w:val="00392608"/>
    <w:rsid w:val="00392E0E"/>
    <w:rsid w:val="0039305F"/>
    <w:rsid w:val="00393239"/>
    <w:rsid w:val="003933C3"/>
    <w:rsid w:val="003933EB"/>
    <w:rsid w:val="0039346D"/>
    <w:rsid w:val="003939E5"/>
    <w:rsid w:val="00393AA5"/>
    <w:rsid w:val="00393DBA"/>
    <w:rsid w:val="003945B4"/>
    <w:rsid w:val="0039487B"/>
    <w:rsid w:val="00394952"/>
    <w:rsid w:val="00394A6E"/>
    <w:rsid w:val="00394EF2"/>
    <w:rsid w:val="00394F4F"/>
    <w:rsid w:val="003951F4"/>
    <w:rsid w:val="0039530D"/>
    <w:rsid w:val="00395420"/>
    <w:rsid w:val="0039554E"/>
    <w:rsid w:val="003957FC"/>
    <w:rsid w:val="00395BB7"/>
    <w:rsid w:val="00396072"/>
    <w:rsid w:val="003960B6"/>
    <w:rsid w:val="00396216"/>
    <w:rsid w:val="003962B8"/>
    <w:rsid w:val="00396C41"/>
    <w:rsid w:val="00396C6E"/>
    <w:rsid w:val="00396FE5"/>
    <w:rsid w:val="003974EA"/>
    <w:rsid w:val="00397902"/>
    <w:rsid w:val="00397CB6"/>
    <w:rsid w:val="00397D69"/>
    <w:rsid w:val="00397D6B"/>
    <w:rsid w:val="003A0232"/>
    <w:rsid w:val="003A03D7"/>
    <w:rsid w:val="003A061B"/>
    <w:rsid w:val="003A0AB2"/>
    <w:rsid w:val="003A0B7C"/>
    <w:rsid w:val="003A0CA7"/>
    <w:rsid w:val="003A0CD7"/>
    <w:rsid w:val="003A14EC"/>
    <w:rsid w:val="003A171F"/>
    <w:rsid w:val="003A172F"/>
    <w:rsid w:val="003A1882"/>
    <w:rsid w:val="003A1D5D"/>
    <w:rsid w:val="003A1F30"/>
    <w:rsid w:val="003A1FF5"/>
    <w:rsid w:val="003A2395"/>
    <w:rsid w:val="003A29B9"/>
    <w:rsid w:val="003A2E8D"/>
    <w:rsid w:val="003A3157"/>
    <w:rsid w:val="003A3291"/>
    <w:rsid w:val="003A3493"/>
    <w:rsid w:val="003A3EA4"/>
    <w:rsid w:val="003A3FE2"/>
    <w:rsid w:val="003A41AE"/>
    <w:rsid w:val="003A42FB"/>
    <w:rsid w:val="003A44B0"/>
    <w:rsid w:val="003A4544"/>
    <w:rsid w:val="003A4CCB"/>
    <w:rsid w:val="003A4EFF"/>
    <w:rsid w:val="003A53C6"/>
    <w:rsid w:val="003A5672"/>
    <w:rsid w:val="003A56B2"/>
    <w:rsid w:val="003A57B5"/>
    <w:rsid w:val="003A5A30"/>
    <w:rsid w:val="003A5ED6"/>
    <w:rsid w:val="003A6330"/>
    <w:rsid w:val="003A6460"/>
    <w:rsid w:val="003A6888"/>
    <w:rsid w:val="003A6C5A"/>
    <w:rsid w:val="003A6E6F"/>
    <w:rsid w:val="003A70D2"/>
    <w:rsid w:val="003A71C7"/>
    <w:rsid w:val="003A7489"/>
    <w:rsid w:val="003A7912"/>
    <w:rsid w:val="003A7EA1"/>
    <w:rsid w:val="003A7ED3"/>
    <w:rsid w:val="003A7F7A"/>
    <w:rsid w:val="003B061E"/>
    <w:rsid w:val="003B0802"/>
    <w:rsid w:val="003B1038"/>
    <w:rsid w:val="003B1063"/>
    <w:rsid w:val="003B1DA0"/>
    <w:rsid w:val="003B1E2C"/>
    <w:rsid w:val="003B1E85"/>
    <w:rsid w:val="003B218C"/>
    <w:rsid w:val="003B2285"/>
    <w:rsid w:val="003B22C4"/>
    <w:rsid w:val="003B2355"/>
    <w:rsid w:val="003B2713"/>
    <w:rsid w:val="003B3172"/>
    <w:rsid w:val="003B342D"/>
    <w:rsid w:val="003B355E"/>
    <w:rsid w:val="003B3929"/>
    <w:rsid w:val="003B395C"/>
    <w:rsid w:val="003B3BFA"/>
    <w:rsid w:val="003B3C83"/>
    <w:rsid w:val="003B3F00"/>
    <w:rsid w:val="003B405B"/>
    <w:rsid w:val="003B425D"/>
    <w:rsid w:val="003B4511"/>
    <w:rsid w:val="003B4A74"/>
    <w:rsid w:val="003B4D4C"/>
    <w:rsid w:val="003B4E73"/>
    <w:rsid w:val="003B4FA9"/>
    <w:rsid w:val="003B5174"/>
    <w:rsid w:val="003B558A"/>
    <w:rsid w:val="003B5738"/>
    <w:rsid w:val="003B586D"/>
    <w:rsid w:val="003B5A00"/>
    <w:rsid w:val="003B5C9C"/>
    <w:rsid w:val="003B5D07"/>
    <w:rsid w:val="003B5D0A"/>
    <w:rsid w:val="003B5F0D"/>
    <w:rsid w:val="003B64D9"/>
    <w:rsid w:val="003B6A8D"/>
    <w:rsid w:val="003B6A94"/>
    <w:rsid w:val="003B7047"/>
    <w:rsid w:val="003B778E"/>
    <w:rsid w:val="003B7A00"/>
    <w:rsid w:val="003B7A6E"/>
    <w:rsid w:val="003B7A93"/>
    <w:rsid w:val="003B7E45"/>
    <w:rsid w:val="003B7EB8"/>
    <w:rsid w:val="003B7EBE"/>
    <w:rsid w:val="003C00A0"/>
    <w:rsid w:val="003C0110"/>
    <w:rsid w:val="003C01C2"/>
    <w:rsid w:val="003C0227"/>
    <w:rsid w:val="003C033A"/>
    <w:rsid w:val="003C045C"/>
    <w:rsid w:val="003C04D8"/>
    <w:rsid w:val="003C0885"/>
    <w:rsid w:val="003C08A2"/>
    <w:rsid w:val="003C0A90"/>
    <w:rsid w:val="003C0E66"/>
    <w:rsid w:val="003C0E85"/>
    <w:rsid w:val="003C0EDC"/>
    <w:rsid w:val="003C0F3C"/>
    <w:rsid w:val="003C113B"/>
    <w:rsid w:val="003C14E2"/>
    <w:rsid w:val="003C171A"/>
    <w:rsid w:val="003C1C34"/>
    <w:rsid w:val="003C1D2C"/>
    <w:rsid w:val="003C1D9B"/>
    <w:rsid w:val="003C1E46"/>
    <w:rsid w:val="003C1F25"/>
    <w:rsid w:val="003C2116"/>
    <w:rsid w:val="003C21E3"/>
    <w:rsid w:val="003C23E6"/>
    <w:rsid w:val="003C24EC"/>
    <w:rsid w:val="003C26AB"/>
    <w:rsid w:val="003C29FA"/>
    <w:rsid w:val="003C2B20"/>
    <w:rsid w:val="003C33A1"/>
    <w:rsid w:val="003C3982"/>
    <w:rsid w:val="003C45F9"/>
    <w:rsid w:val="003C4950"/>
    <w:rsid w:val="003C4FE8"/>
    <w:rsid w:val="003C5EBA"/>
    <w:rsid w:val="003C626F"/>
    <w:rsid w:val="003C62D9"/>
    <w:rsid w:val="003C649A"/>
    <w:rsid w:val="003C6874"/>
    <w:rsid w:val="003C6AD3"/>
    <w:rsid w:val="003C73BC"/>
    <w:rsid w:val="003C7570"/>
    <w:rsid w:val="003C75AE"/>
    <w:rsid w:val="003C75C1"/>
    <w:rsid w:val="003C75E2"/>
    <w:rsid w:val="003C7864"/>
    <w:rsid w:val="003C7C0E"/>
    <w:rsid w:val="003C7D04"/>
    <w:rsid w:val="003D015E"/>
    <w:rsid w:val="003D039F"/>
    <w:rsid w:val="003D05F1"/>
    <w:rsid w:val="003D06D5"/>
    <w:rsid w:val="003D0F46"/>
    <w:rsid w:val="003D101A"/>
    <w:rsid w:val="003D1C8C"/>
    <w:rsid w:val="003D1FD7"/>
    <w:rsid w:val="003D2374"/>
    <w:rsid w:val="003D26DE"/>
    <w:rsid w:val="003D2921"/>
    <w:rsid w:val="003D2930"/>
    <w:rsid w:val="003D29EB"/>
    <w:rsid w:val="003D2C30"/>
    <w:rsid w:val="003D2C7A"/>
    <w:rsid w:val="003D2D5C"/>
    <w:rsid w:val="003D2F74"/>
    <w:rsid w:val="003D361C"/>
    <w:rsid w:val="003D36A1"/>
    <w:rsid w:val="003D3A12"/>
    <w:rsid w:val="003D3DC3"/>
    <w:rsid w:val="003D3E4F"/>
    <w:rsid w:val="003D419B"/>
    <w:rsid w:val="003D4314"/>
    <w:rsid w:val="003D47FF"/>
    <w:rsid w:val="003D4954"/>
    <w:rsid w:val="003D51F8"/>
    <w:rsid w:val="003D58CB"/>
    <w:rsid w:val="003D59D1"/>
    <w:rsid w:val="003D5E17"/>
    <w:rsid w:val="003D5E5A"/>
    <w:rsid w:val="003D5F94"/>
    <w:rsid w:val="003D5FA8"/>
    <w:rsid w:val="003D61BA"/>
    <w:rsid w:val="003D623E"/>
    <w:rsid w:val="003D63D7"/>
    <w:rsid w:val="003D6610"/>
    <w:rsid w:val="003D6C5A"/>
    <w:rsid w:val="003D6EC1"/>
    <w:rsid w:val="003D71DC"/>
    <w:rsid w:val="003D73E5"/>
    <w:rsid w:val="003D76E4"/>
    <w:rsid w:val="003D77FA"/>
    <w:rsid w:val="003D78AD"/>
    <w:rsid w:val="003D7D6C"/>
    <w:rsid w:val="003D7E98"/>
    <w:rsid w:val="003E0068"/>
    <w:rsid w:val="003E0805"/>
    <w:rsid w:val="003E0C45"/>
    <w:rsid w:val="003E15EF"/>
    <w:rsid w:val="003E1A3B"/>
    <w:rsid w:val="003E1F2F"/>
    <w:rsid w:val="003E22FC"/>
    <w:rsid w:val="003E2465"/>
    <w:rsid w:val="003E2647"/>
    <w:rsid w:val="003E2851"/>
    <w:rsid w:val="003E2987"/>
    <w:rsid w:val="003E2A78"/>
    <w:rsid w:val="003E2C8C"/>
    <w:rsid w:val="003E337E"/>
    <w:rsid w:val="003E358C"/>
    <w:rsid w:val="003E39BA"/>
    <w:rsid w:val="003E3A25"/>
    <w:rsid w:val="003E3A4B"/>
    <w:rsid w:val="003E3AEA"/>
    <w:rsid w:val="003E3D7A"/>
    <w:rsid w:val="003E43AA"/>
    <w:rsid w:val="003E4629"/>
    <w:rsid w:val="003E464B"/>
    <w:rsid w:val="003E46D3"/>
    <w:rsid w:val="003E49B6"/>
    <w:rsid w:val="003E4DAA"/>
    <w:rsid w:val="003E4F67"/>
    <w:rsid w:val="003E51B3"/>
    <w:rsid w:val="003E52FB"/>
    <w:rsid w:val="003E53B8"/>
    <w:rsid w:val="003E591F"/>
    <w:rsid w:val="003E5B4A"/>
    <w:rsid w:val="003E60EF"/>
    <w:rsid w:val="003E636D"/>
    <w:rsid w:val="003E65B1"/>
    <w:rsid w:val="003E6B67"/>
    <w:rsid w:val="003E6DE4"/>
    <w:rsid w:val="003E6EB5"/>
    <w:rsid w:val="003E75A8"/>
    <w:rsid w:val="003E777D"/>
    <w:rsid w:val="003E7AF4"/>
    <w:rsid w:val="003F0307"/>
    <w:rsid w:val="003F0932"/>
    <w:rsid w:val="003F0A2A"/>
    <w:rsid w:val="003F0B41"/>
    <w:rsid w:val="003F0C07"/>
    <w:rsid w:val="003F0F1B"/>
    <w:rsid w:val="003F106E"/>
    <w:rsid w:val="003F1704"/>
    <w:rsid w:val="003F1C20"/>
    <w:rsid w:val="003F2058"/>
    <w:rsid w:val="003F208B"/>
    <w:rsid w:val="003F21BC"/>
    <w:rsid w:val="003F23B4"/>
    <w:rsid w:val="003F2477"/>
    <w:rsid w:val="003F292F"/>
    <w:rsid w:val="003F2993"/>
    <w:rsid w:val="003F2B27"/>
    <w:rsid w:val="003F2BCC"/>
    <w:rsid w:val="003F328E"/>
    <w:rsid w:val="003F3336"/>
    <w:rsid w:val="003F3C1D"/>
    <w:rsid w:val="003F3C35"/>
    <w:rsid w:val="003F3CEE"/>
    <w:rsid w:val="003F3D05"/>
    <w:rsid w:val="003F4030"/>
    <w:rsid w:val="003F4208"/>
    <w:rsid w:val="003F444F"/>
    <w:rsid w:val="003F45C2"/>
    <w:rsid w:val="003F45CD"/>
    <w:rsid w:val="003F45F3"/>
    <w:rsid w:val="003F4719"/>
    <w:rsid w:val="003F4897"/>
    <w:rsid w:val="003F4A07"/>
    <w:rsid w:val="003F4CC8"/>
    <w:rsid w:val="003F4DC0"/>
    <w:rsid w:val="003F4DCB"/>
    <w:rsid w:val="003F4F16"/>
    <w:rsid w:val="003F54AE"/>
    <w:rsid w:val="003F5803"/>
    <w:rsid w:val="003F5924"/>
    <w:rsid w:val="003F60AF"/>
    <w:rsid w:val="003F61B4"/>
    <w:rsid w:val="003F625B"/>
    <w:rsid w:val="003F63A5"/>
    <w:rsid w:val="003F662A"/>
    <w:rsid w:val="003F691D"/>
    <w:rsid w:val="003F7114"/>
    <w:rsid w:val="003F7271"/>
    <w:rsid w:val="003F7308"/>
    <w:rsid w:val="003F733D"/>
    <w:rsid w:val="003F7994"/>
    <w:rsid w:val="003F7E38"/>
    <w:rsid w:val="0040041B"/>
    <w:rsid w:val="004005ED"/>
    <w:rsid w:val="00400979"/>
    <w:rsid w:val="00400B1C"/>
    <w:rsid w:val="00401155"/>
    <w:rsid w:val="00401579"/>
    <w:rsid w:val="00401665"/>
    <w:rsid w:val="004019E0"/>
    <w:rsid w:val="00401BBB"/>
    <w:rsid w:val="00401E1E"/>
    <w:rsid w:val="00401FA0"/>
    <w:rsid w:val="004021DB"/>
    <w:rsid w:val="0040234C"/>
    <w:rsid w:val="00402485"/>
    <w:rsid w:val="004024FE"/>
    <w:rsid w:val="0040260D"/>
    <w:rsid w:val="004026E0"/>
    <w:rsid w:val="00402931"/>
    <w:rsid w:val="004029A2"/>
    <w:rsid w:val="00402F93"/>
    <w:rsid w:val="004031E6"/>
    <w:rsid w:val="00403681"/>
    <w:rsid w:val="00403D34"/>
    <w:rsid w:val="004040F6"/>
    <w:rsid w:val="0040413C"/>
    <w:rsid w:val="0040414C"/>
    <w:rsid w:val="004043E6"/>
    <w:rsid w:val="004047C8"/>
    <w:rsid w:val="00404826"/>
    <w:rsid w:val="004052A5"/>
    <w:rsid w:val="00405501"/>
    <w:rsid w:val="004056F5"/>
    <w:rsid w:val="00405761"/>
    <w:rsid w:val="00405F9A"/>
    <w:rsid w:val="00405FDB"/>
    <w:rsid w:val="00405FF6"/>
    <w:rsid w:val="004061A6"/>
    <w:rsid w:val="00406392"/>
    <w:rsid w:val="00406417"/>
    <w:rsid w:val="004067E0"/>
    <w:rsid w:val="00406C2E"/>
    <w:rsid w:val="0040728E"/>
    <w:rsid w:val="0040746B"/>
    <w:rsid w:val="00407654"/>
    <w:rsid w:val="004076DB"/>
    <w:rsid w:val="004078C1"/>
    <w:rsid w:val="00407995"/>
    <w:rsid w:val="00407FD3"/>
    <w:rsid w:val="0040C80C"/>
    <w:rsid w:val="0040F540"/>
    <w:rsid w:val="004103FE"/>
    <w:rsid w:val="00410581"/>
    <w:rsid w:val="00410B9A"/>
    <w:rsid w:val="004115A5"/>
    <w:rsid w:val="00411A04"/>
    <w:rsid w:val="00411E2A"/>
    <w:rsid w:val="00411E63"/>
    <w:rsid w:val="00412124"/>
    <w:rsid w:val="00412570"/>
    <w:rsid w:val="00412B0E"/>
    <w:rsid w:val="00412C9B"/>
    <w:rsid w:val="00412FEA"/>
    <w:rsid w:val="00413368"/>
    <w:rsid w:val="00413B66"/>
    <w:rsid w:val="00414183"/>
    <w:rsid w:val="00414345"/>
    <w:rsid w:val="00414BFF"/>
    <w:rsid w:val="00414E4F"/>
    <w:rsid w:val="00415067"/>
    <w:rsid w:val="0041517B"/>
    <w:rsid w:val="00415297"/>
    <w:rsid w:val="00415301"/>
    <w:rsid w:val="0041531D"/>
    <w:rsid w:val="00415407"/>
    <w:rsid w:val="0041577E"/>
    <w:rsid w:val="00415E6C"/>
    <w:rsid w:val="00415F06"/>
    <w:rsid w:val="0041610D"/>
    <w:rsid w:val="004165D8"/>
    <w:rsid w:val="00416B2D"/>
    <w:rsid w:val="00416B46"/>
    <w:rsid w:val="00416D40"/>
    <w:rsid w:val="004172BE"/>
    <w:rsid w:val="00417C17"/>
    <w:rsid w:val="00417D22"/>
    <w:rsid w:val="00417F6D"/>
    <w:rsid w:val="00417FE9"/>
    <w:rsid w:val="00420267"/>
    <w:rsid w:val="004205FD"/>
    <w:rsid w:val="004207CF"/>
    <w:rsid w:val="00420946"/>
    <w:rsid w:val="0042098A"/>
    <w:rsid w:val="00420B04"/>
    <w:rsid w:val="00420EAE"/>
    <w:rsid w:val="00420EF9"/>
    <w:rsid w:val="0042122D"/>
    <w:rsid w:val="004214BF"/>
    <w:rsid w:val="00421841"/>
    <w:rsid w:val="00421B96"/>
    <w:rsid w:val="00421CDA"/>
    <w:rsid w:val="0042219E"/>
    <w:rsid w:val="00422356"/>
    <w:rsid w:val="00422455"/>
    <w:rsid w:val="00422480"/>
    <w:rsid w:val="004225D6"/>
    <w:rsid w:val="004225ED"/>
    <w:rsid w:val="0042266E"/>
    <w:rsid w:val="004228E9"/>
    <w:rsid w:val="004228EB"/>
    <w:rsid w:val="00422A09"/>
    <w:rsid w:val="00423050"/>
    <w:rsid w:val="0042322A"/>
    <w:rsid w:val="0042336C"/>
    <w:rsid w:val="004234DC"/>
    <w:rsid w:val="00423535"/>
    <w:rsid w:val="00423573"/>
    <w:rsid w:val="00423619"/>
    <w:rsid w:val="0042382D"/>
    <w:rsid w:val="0042397E"/>
    <w:rsid w:val="00423DB8"/>
    <w:rsid w:val="00423F79"/>
    <w:rsid w:val="004243D8"/>
    <w:rsid w:val="004245E2"/>
    <w:rsid w:val="004246E6"/>
    <w:rsid w:val="004248E1"/>
    <w:rsid w:val="0042491D"/>
    <w:rsid w:val="0042532A"/>
    <w:rsid w:val="0042534F"/>
    <w:rsid w:val="00425594"/>
    <w:rsid w:val="00425775"/>
    <w:rsid w:val="00425897"/>
    <w:rsid w:val="00425D4F"/>
    <w:rsid w:val="00425E74"/>
    <w:rsid w:val="00425EDE"/>
    <w:rsid w:val="00426100"/>
    <w:rsid w:val="004261E5"/>
    <w:rsid w:val="004263BA"/>
    <w:rsid w:val="004266D2"/>
    <w:rsid w:val="004267C8"/>
    <w:rsid w:val="004267D3"/>
    <w:rsid w:val="00426800"/>
    <w:rsid w:val="00426D00"/>
    <w:rsid w:val="00426FC0"/>
    <w:rsid w:val="0042761D"/>
    <w:rsid w:val="0042788D"/>
    <w:rsid w:val="00427FAB"/>
    <w:rsid w:val="004300F7"/>
    <w:rsid w:val="00430570"/>
    <w:rsid w:val="004307C6"/>
    <w:rsid w:val="00430913"/>
    <w:rsid w:val="00430C17"/>
    <w:rsid w:val="00430E72"/>
    <w:rsid w:val="00431405"/>
    <w:rsid w:val="004317AD"/>
    <w:rsid w:val="004317B4"/>
    <w:rsid w:val="004319C0"/>
    <w:rsid w:val="00431B68"/>
    <w:rsid w:val="00431B84"/>
    <w:rsid w:val="00431EF5"/>
    <w:rsid w:val="00431F88"/>
    <w:rsid w:val="004321E3"/>
    <w:rsid w:val="00432269"/>
    <w:rsid w:val="004323B9"/>
    <w:rsid w:val="0043240D"/>
    <w:rsid w:val="004324A8"/>
    <w:rsid w:val="0043263D"/>
    <w:rsid w:val="00432CD1"/>
    <w:rsid w:val="0043322E"/>
    <w:rsid w:val="00433305"/>
    <w:rsid w:val="004334DC"/>
    <w:rsid w:val="004338CD"/>
    <w:rsid w:val="00433B42"/>
    <w:rsid w:val="00433C0E"/>
    <w:rsid w:val="00433F34"/>
    <w:rsid w:val="004343B1"/>
    <w:rsid w:val="004343B7"/>
    <w:rsid w:val="004344A6"/>
    <w:rsid w:val="0043479C"/>
    <w:rsid w:val="00434D60"/>
    <w:rsid w:val="00434F24"/>
    <w:rsid w:val="0043506C"/>
    <w:rsid w:val="004356CC"/>
    <w:rsid w:val="004358A5"/>
    <w:rsid w:val="00435B0A"/>
    <w:rsid w:val="00435C5C"/>
    <w:rsid w:val="00435E39"/>
    <w:rsid w:val="00435E5F"/>
    <w:rsid w:val="00435F18"/>
    <w:rsid w:val="00436334"/>
    <w:rsid w:val="00436440"/>
    <w:rsid w:val="00436857"/>
    <w:rsid w:val="004368CC"/>
    <w:rsid w:val="00436CB4"/>
    <w:rsid w:val="00436E7C"/>
    <w:rsid w:val="00436E89"/>
    <w:rsid w:val="00436F57"/>
    <w:rsid w:val="00437588"/>
    <w:rsid w:val="00437AED"/>
    <w:rsid w:val="00437C5A"/>
    <w:rsid w:val="004401BB"/>
    <w:rsid w:val="00440422"/>
    <w:rsid w:val="0044056C"/>
    <w:rsid w:val="00440752"/>
    <w:rsid w:val="00440D6E"/>
    <w:rsid w:val="00440E17"/>
    <w:rsid w:val="00440E89"/>
    <w:rsid w:val="0044141A"/>
    <w:rsid w:val="004415F6"/>
    <w:rsid w:val="004416CE"/>
    <w:rsid w:val="004418AC"/>
    <w:rsid w:val="004420B5"/>
    <w:rsid w:val="00442180"/>
    <w:rsid w:val="004424B3"/>
    <w:rsid w:val="0044250C"/>
    <w:rsid w:val="00442706"/>
    <w:rsid w:val="004427CE"/>
    <w:rsid w:val="004427FD"/>
    <w:rsid w:val="004429A0"/>
    <w:rsid w:val="00442A7F"/>
    <w:rsid w:val="00442BEC"/>
    <w:rsid w:val="00442C34"/>
    <w:rsid w:val="00442C43"/>
    <w:rsid w:val="00442D7F"/>
    <w:rsid w:val="00442F74"/>
    <w:rsid w:val="00443051"/>
    <w:rsid w:val="004432FE"/>
    <w:rsid w:val="00443AB9"/>
    <w:rsid w:val="004440B4"/>
    <w:rsid w:val="004440C6"/>
    <w:rsid w:val="00444120"/>
    <w:rsid w:val="004441DD"/>
    <w:rsid w:val="00444343"/>
    <w:rsid w:val="004443C9"/>
    <w:rsid w:val="004446D6"/>
    <w:rsid w:val="00444CAF"/>
    <w:rsid w:val="004454A1"/>
    <w:rsid w:val="004455FE"/>
    <w:rsid w:val="00445892"/>
    <w:rsid w:val="00445950"/>
    <w:rsid w:val="00445BB0"/>
    <w:rsid w:val="00445D1C"/>
    <w:rsid w:val="004462A4"/>
    <w:rsid w:val="0044663A"/>
    <w:rsid w:val="00446DCA"/>
    <w:rsid w:val="00446E91"/>
    <w:rsid w:val="00447202"/>
    <w:rsid w:val="0044761C"/>
    <w:rsid w:val="004476AD"/>
    <w:rsid w:val="0044799B"/>
    <w:rsid w:val="00447A02"/>
    <w:rsid w:val="00447F23"/>
    <w:rsid w:val="00447F52"/>
    <w:rsid w:val="00447FC6"/>
    <w:rsid w:val="0045037F"/>
    <w:rsid w:val="0045048D"/>
    <w:rsid w:val="0045072F"/>
    <w:rsid w:val="004509E8"/>
    <w:rsid w:val="00450AE6"/>
    <w:rsid w:val="00450C4A"/>
    <w:rsid w:val="00450D08"/>
    <w:rsid w:val="00450D4E"/>
    <w:rsid w:val="00451066"/>
    <w:rsid w:val="00451271"/>
    <w:rsid w:val="00451616"/>
    <w:rsid w:val="004517FE"/>
    <w:rsid w:val="00451803"/>
    <w:rsid w:val="004519E6"/>
    <w:rsid w:val="00451A34"/>
    <w:rsid w:val="00451C6C"/>
    <w:rsid w:val="00451F05"/>
    <w:rsid w:val="004520AE"/>
    <w:rsid w:val="00452328"/>
    <w:rsid w:val="00452344"/>
    <w:rsid w:val="00452CA7"/>
    <w:rsid w:val="00452DD7"/>
    <w:rsid w:val="00452DEE"/>
    <w:rsid w:val="00452E09"/>
    <w:rsid w:val="00452E6C"/>
    <w:rsid w:val="00452F69"/>
    <w:rsid w:val="0045350A"/>
    <w:rsid w:val="00453978"/>
    <w:rsid w:val="00453B6B"/>
    <w:rsid w:val="00453C32"/>
    <w:rsid w:val="00453E1D"/>
    <w:rsid w:val="00453E2B"/>
    <w:rsid w:val="0045430D"/>
    <w:rsid w:val="00454491"/>
    <w:rsid w:val="0045481C"/>
    <w:rsid w:val="004549B8"/>
    <w:rsid w:val="00454DFC"/>
    <w:rsid w:val="0045500D"/>
    <w:rsid w:val="004556B6"/>
    <w:rsid w:val="00455894"/>
    <w:rsid w:val="004558AB"/>
    <w:rsid w:val="004559B5"/>
    <w:rsid w:val="00455AF8"/>
    <w:rsid w:val="00455BA8"/>
    <w:rsid w:val="0045639E"/>
    <w:rsid w:val="0045642E"/>
    <w:rsid w:val="00456514"/>
    <w:rsid w:val="00456D55"/>
    <w:rsid w:val="00457016"/>
    <w:rsid w:val="00457023"/>
    <w:rsid w:val="00457047"/>
    <w:rsid w:val="00457171"/>
    <w:rsid w:val="00457280"/>
    <w:rsid w:val="004578EB"/>
    <w:rsid w:val="00457C57"/>
    <w:rsid w:val="00457D62"/>
    <w:rsid w:val="00457F90"/>
    <w:rsid w:val="004603D9"/>
    <w:rsid w:val="00460722"/>
    <w:rsid w:val="004608AE"/>
    <w:rsid w:val="00460D27"/>
    <w:rsid w:val="00460EFD"/>
    <w:rsid w:val="004611EF"/>
    <w:rsid w:val="00461661"/>
    <w:rsid w:val="00461663"/>
    <w:rsid w:val="004616A9"/>
    <w:rsid w:val="00462AB6"/>
    <w:rsid w:val="00462B25"/>
    <w:rsid w:val="00462C19"/>
    <w:rsid w:val="00462DC8"/>
    <w:rsid w:val="00462F30"/>
    <w:rsid w:val="004632CC"/>
    <w:rsid w:val="00463397"/>
    <w:rsid w:val="00463684"/>
    <w:rsid w:val="00463876"/>
    <w:rsid w:val="00463C39"/>
    <w:rsid w:val="00463DC8"/>
    <w:rsid w:val="00463E6F"/>
    <w:rsid w:val="0046518A"/>
    <w:rsid w:val="004653FE"/>
    <w:rsid w:val="00465582"/>
    <w:rsid w:val="00465606"/>
    <w:rsid w:val="00465860"/>
    <w:rsid w:val="00465CF0"/>
    <w:rsid w:val="0046630C"/>
    <w:rsid w:val="0046636A"/>
    <w:rsid w:val="004669BC"/>
    <w:rsid w:val="00466B3C"/>
    <w:rsid w:val="00466C6E"/>
    <w:rsid w:val="00466C9C"/>
    <w:rsid w:val="00466DDB"/>
    <w:rsid w:val="00466F34"/>
    <w:rsid w:val="0046714A"/>
    <w:rsid w:val="00467636"/>
    <w:rsid w:val="0046767B"/>
    <w:rsid w:val="004676A9"/>
    <w:rsid w:val="00467B18"/>
    <w:rsid w:val="00467F63"/>
    <w:rsid w:val="004700E4"/>
    <w:rsid w:val="00470528"/>
    <w:rsid w:val="00470645"/>
    <w:rsid w:val="0047079C"/>
    <w:rsid w:val="0047080F"/>
    <w:rsid w:val="00470D65"/>
    <w:rsid w:val="00470DBE"/>
    <w:rsid w:val="00470DEB"/>
    <w:rsid w:val="00470F17"/>
    <w:rsid w:val="00471423"/>
    <w:rsid w:val="00471489"/>
    <w:rsid w:val="00471854"/>
    <w:rsid w:val="00471992"/>
    <w:rsid w:val="00471A27"/>
    <w:rsid w:val="00471B94"/>
    <w:rsid w:val="00471CF8"/>
    <w:rsid w:val="00472121"/>
    <w:rsid w:val="00472285"/>
    <w:rsid w:val="00472ABA"/>
    <w:rsid w:val="00472C7B"/>
    <w:rsid w:val="00472C80"/>
    <w:rsid w:val="0047331B"/>
    <w:rsid w:val="00473AE1"/>
    <w:rsid w:val="00473B17"/>
    <w:rsid w:val="00473EAD"/>
    <w:rsid w:val="00473F6B"/>
    <w:rsid w:val="00473F99"/>
    <w:rsid w:val="00474125"/>
    <w:rsid w:val="0047415D"/>
    <w:rsid w:val="004742AF"/>
    <w:rsid w:val="004744A1"/>
    <w:rsid w:val="004744D3"/>
    <w:rsid w:val="00474616"/>
    <w:rsid w:val="0047472C"/>
    <w:rsid w:val="004748B4"/>
    <w:rsid w:val="00474A6F"/>
    <w:rsid w:val="00474C09"/>
    <w:rsid w:val="00474D95"/>
    <w:rsid w:val="00474DA6"/>
    <w:rsid w:val="00474F42"/>
    <w:rsid w:val="00475175"/>
    <w:rsid w:val="004752E0"/>
    <w:rsid w:val="00475591"/>
    <w:rsid w:val="0047564C"/>
    <w:rsid w:val="0047604F"/>
    <w:rsid w:val="00476179"/>
    <w:rsid w:val="004769D6"/>
    <w:rsid w:val="004770F4"/>
    <w:rsid w:val="004771B5"/>
    <w:rsid w:val="00477604"/>
    <w:rsid w:val="00477C2D"/>
    <w:rsid w:val="00477D2B"/>
    <w:rsid w:val="0048009D"/>
    <w:rsid w:val="004802E5"/>
    <w:rsid w:val="00480383"/>
    <w:rsid w:val="004807CD"/>
    <w:rsid w:val="00480BC0"/>
    <w:rsid w:val="00480BC2"/>
    <w:rsid w:val="00480F67"/>
    <w:rsid w:val="004818B1"/>
    <w:rsid w:val="004819E2"/>
    <w:rsid w:val="00481E7E"/>
    <w:rsid w:val="00481E86"/>
    <w:rsid w:val="004822F4"/>
    <w:rsid w:val="00482399"/>
    <w:rsid w:val="0048286A"/>
    <w:rsid w:val="00482B2E"/>
    <w:rsid w:val="00482BEA"/>
    <w:rsid w:val="00482E79"/>
    <w:rsid w:val="0048338E"/>
    <w:rsid w:val="004833D8"/>
    <w:rsid w:val="004834EC"/>
    <w:rsid w:val="0048367F"/>
    <w:rsid w:val="004837B4"/>
    <w:rsid w:val="00483865"/>
    <w:rsid w:val="00483B0A"/>
    <w:rsid w:val="00483B15"/>
    <w:rsid w:val="00483C82"/>
    <w:rsid w:val="00483E9B"/>
    <w:rsid w:val="004843C5"/>
    <w:rsid w:val="004846F2"/>
    <w:rsid w:val="004848B2"/>
    <w:rsid w:val="00484B1F"/>
    <w:rsid w:val="00484E0E"/>
    <w:rsid w:val="0048519B"/>
    <w:rsid w:val="004854BC"/>
    <w:rsid w:val="0048553D"/>
    <w:rsid w:val="004858D3"/>
    <w:rsid w:val="00485D0B"/>
    <w:rsid w:val="00485EEB"/>
    <w:rsid w:val="004861A5"/>
    <w:rsid w:val="004864D4"/>
    <w:rsid w:val="00486A3B"/>
    <w:rsid w:val="00486D2D"/>
    <w:rsid w:val="00486D8D"/>
    <w:rsid w:val="00487412"/>
    <w:rsid w:val="004878B7"/>
    <w:rsid w:val="004878D1"/>
    <w:rsid w:val="00487977"/>
    <w:rsid w:val="00487BA3"/>
    <w:rsid w:val="00487C73"/>
    <w:rsid w:val="00487C96"/>
    <w:rsid w:val="00487F22"/>
    <w:rsid w:val="00490044"/>
    <w:rsid w:val="00490158"/>
    <w:rsid w:val="0049051F"/>
    <w:rsid w:val="00490679"/>
    <w:rsid w:val="004907C6"/>
    <w:rsid w:val="00490D31"/>
    <w:rsid w:val="00490EAC"/>
    <w:rsid w:val="00490FA5"/>
    <w:rsid w:val="00491063"/>
    <w:rsid w:val="004910CE"/>
    <w:rsid w:val="0049131C"/>
    <w:rsid w:val="004913C6"/>
    <w:rsid w:val="00491403"/>
    <w:rsid w:val="004914A2"/>
    <w:rsid w:val="00491D30"/>
    <w:rsid w:val="00491D82"/>
    <w:rsid w:val="00491E5C"/>
    <w:rsid w:val="00492383"/>
    <w:rsid w:val="00492544"/>
    <w:rsid w:val="00492643"/>
    <w:rsid w:val="00492800"/>
    <w:rsid w:val="00492A18"/>
    <w:rsid w:val="00492D4F"/>
    <w:rsid w:val="004934B4"/>
    <w:rsid w:val="00493DE7"/>
    <w:rsid w:val="00493E73"/>
    <w:rsid w:val="004942E2"/>
    <w:rsid w:val="0049432B"/>
    <w:rsid w:val="0049435F"/>
    <w:rsid w:val="00494412"/>
    <w:rsid w:val="00494697"/>
    <w:rsid w:val="00495298"/>
    <w:rsid w:val="004958C2"/>
    <w:rsid w:val="00495976"/>
    <w:rsid w:val="00495AB2"/>
    <w:rsid w:val="00495C41"/>
    <w:rsid w:val="00495D0F"/>
    <w:rsid w:val="00495DCB"/>
    <w:rsid w:val="00495E46"/>
    <w:rsid w:val="004960F3"/>
    <w:rsid w:val="004965F7"/>
    <w:rsid w:val="0049686D"/>
    <w:rsid w:val="0049688D"/>
    <w:rsid w:val="004968FD"/>
    <w:rsid w:val="00496EAB"/>
    <w:rsid w:val="00497354"/>
    <w:rsid w:val="00497601"/>
    <w:rsid w:val="004979C1"/>
    <w:rsid w:val="00497B26"/>
    <w:rsid w:val="00497B8E"/>
    <w:rsid w:val="00497EF0"/>
    <w:rsid w:val="004A05DC"/>
    <w:rsid w:val="004A070F"/>
    <w:rsid w:val="004A0A9C"/>
    <w:rsid w:val="004A0B43"/>
    <w:rsid w:val="004A1020"/>
    <w:rsid w:val="004A107B"/>
    <w:rsid w:val="004A121F"/>
    <w:rsid w:val="004A12BE"/>
    <w:rsid w:val="004A1414"/>
    <w:rsid w:val="004A144D"/>
    <w:rsid w:val="004A1EF3"/>
    <w:rsid w:val="004A2135"/>
    <w:rsid w:val="004A2D61"/>
    <w:rsid w:val="004A318B"/>
    <w:rsid w:val="004A32F7"/>
    <w:rsid w:val="004A3526"/>
    <w:rsid w:val="004A3710"/>
    <w:rsid w:val="004A3793"/>
    <w:rsid w:val="004A39E9"/>
    <w:rsid w:val="004A3AA2"/>
    <w:rsid w:val="004A4164"/>
    <w:rsid w:val="004A4407"/>
    <w:rsid w:val="004A4448"/>
    <w:rsid w:val="004A44F8"/>
    <w:rsid w:val="004A4679"/>
    <w:rsid w:val="004A469A"/>
    <w:rsid w:val="004A46E6"/>
    <w:rsid w:val="004A4BCF"/>
    <w:rsid w:val="004A4DD6"/>
    <w:rsid w:val="004A4FBF"/>
    <w:rsid w:val="004A50F3"/>
    <w:rsid w:val="004A51D7"/>
    <w:rsid w:val="004A549E"/>
    <w:rsid w:val="004A5574"/>
    <w:rsid w:val="004A5629"/>
    <w:rsid w:val="004A562E"/>
    <w:rsid w:val="004A5A52"/>
    <w:rsid w:val="004A5E9D"/>
    <w:rsid w:val="004A5F43"/>
    <w:rsid w:val="004A602B"/>
    <w:rsid w:val="004A64BC"/>
    <w:rsid w:val="004A67B1"/>
    <w:rsid w:val="004A6C8D"/>
    <w:rsid w:val="004A6F0A"/>
    <w:rsid w:val="004A6F3D"/>
    <w:rsid w:val="004A7003"/>
    <w:rsid w:val="004A75F1"/>
    <w:rsid w:val="004A76C4"/>
    <w:rsid w:val="004A78AB"/>
    <w:rsid w:val="004A7954"/>
    <w:rsid w:val="004A7A6F"/>
    <w:rsid w:val="004A7AA8"/>
    <w:rsid w:val="004A7AFE"/>
    <w:rsid w:val="004A7C80"/>
    <w:rsid w:val="004A7D1B"/>
    <w:rsid w:val="004A7E68"/>
    <w:rsid w:val="004A7F9C"/>
    <w:rsid w:val="004AD1BA"/>
    <w:rsid w:val="004B0817"/>
    <w:rsid w:val="004B0926"/>
    <w:rsid w:val="004B099B"/>
    <w:rsid w:val="004B0A83"/>
    <w:rsid w:val="004B0B07"/>
    <w:rsid w:val="004B0F0F"/>
    <w:rsid w:val="004B108D"/>
    <w:rsid w:val="004B11C1"/>
    <w:rsid w:val="004B1496"/>
    <w:rsid w:val="004B17B1"/>
    <w:rsid w:val="004B1D50"/>
    <w:rsid w:val="004B1E1B"/>
    <w:rsid w:val="004B2011"/>
    <w:rsid w:val="004B25CD"/>
    <w:rsid w:val="004B2786"/>
    <w:rsid w:val="004B28C5"/>
    <w:rsid w:val="004B2C9A"/>
    <w:rsid w:val="004B300E"/>
    <w:rsid w:val="004B3051"/>
    <w:rsid w:val="004B30B2"/>
    <w:rsid w:val="004B30CF"/>
    <w:rsid w:val="004B32FB"/>
    <w:rsid w:val="004B34CE"/>
    <w:rsid w:val="004B3894"/>
    <w:rsid w:val="004B3B2D"/>
    <w:rsid w:val="004B3CDD"/>
    <w:rsid w:val="004B40A3"/>
    <w:rsid w:val="004B4243"/>
    <w:rsid w:val="004B4288"/>
    <w:rsid w:val="004B42F7"/>
    <w:rsid w:val="004B48D5"/>
    <w:rsid w:val="004B4B8C"/>
    <w:rsid w:val="004B4D4A"/>
    <w:rsid w:val="004B4DBA"/>
    <w:rsid w:val="004B4E37"/>
    <w:rsid w:val="004B5032"/>
    <w:rsid w:val="004B50E5"/>
    <w:rsid w:val="004B51B7"/>
    <w:rsid w:val="004B51FD"/>
    <w:rsid w:val="004B5429"/>
    <w:rsid w:val="004B55C4"/>
    <w:rsid w:val="004B59F5"/>
    <w:rsid w:val="004B5C0F"/>
    <w:rsid w:val="004B5E25"/>
    <w:rsid w:val="004B6604"/>
    <w:rsid w:val="004B6CC6"/>
    <w:rsid w:val="004B6EFD"/>
    <w:rsid w:val="004B71C1"/>
    <w:rsid w:val="004B7376"/>
    <w:rsid w:val="004B7525"/>
    <w:rsid w:val="004B798D"/>
    <w:rsid w:val="004B79B5"/>
    <w:rsid w:val="004B7B8C"/>
    <w:rsid w:val="004B7E81"/>
    <w:rsid w:val="004B7FF6"/>
    <w:rsid w:val="004C02DA"/>
    <w:rsid w:val="004C07BD"/>
    <w:rsid w:val="004C07F9"/>
    <w:rsid w:val="004C0BBC"/>
    <w:rsid w:val="004C0C7A"/>
    <w:rsid w:val="004C0C83"/>
    <w:rsid w:val="004C0DE1"/>
    <w:rsid w:val="004C0E32"/>
    <w:rsid w:val="004C0E7C"/>
    <w:rsid w:val="004C10AB"/>
    <w:rsid w:val="004C16A4"/>
    <w:rsid w:val="004C176A"/>
    <w:rsid w:val="004C17F6"/>
    <w:rsid w:val="004C19B9"/>
    <w:rsid w:val="004C1B07"/>
    <w:rsid w:val="004C1B44"/>
    <w:rsid w:val="004C1E58"/>
    <w:rsid w:val="004C1FBC"/>
    <w:rsid w:val="004C20BD"/>
    <w:rsid w:val="004C21B9"/>
    <w:rsid w:val="004C24C7"/>
    <w:rsid w:val="004C26B7"/>
    <w:rsid w:val="004C2953"/>
    <w:rsid w:val="004C29C0"/>
    <w:rsid w:val="004C2A67"/>
    <w:rsid w:val="004C2B4D"/>
    <w:rsid w:val="004C2C74"/>
    <w:rsid w:val="004C2FE1"/>
    <w:rsid w:val="004C3243"/>
    <w:rsid w:val="004C33E4"/>
    <w:rsid w:val="004C36D5"/>
    <w:rsid w:val="004C37D5"/>
    <w:rsid w:val="004C3F95"/>
    <w:rsid w:val="004C42B9"/>
    <w:rsid w:val="004C42E3"/>
    <w:rsid w:val="004C4824"/>
    <w:rsid w:val="004C4E88"/>
    <w:rsid w:val="004C5413"/>
    <w:rsid w:val="004C54DB"/>
    <w:rsid w:val="004C55E1"/>
    <w:rsid w:val="004C569F"/>
    <w:rsid w:val="004C5737"/>
    <w:rsid w:val="004C581C"/>
    <w:rsid w:val="004C59C1"/>
    <w:rsid w:val="004C5EE4"/>
    <w:rsid w:val="004C5FD0"/>
    <w:rsid w:val="004C5FFD"/>
    <w:rsid w:val="004C61F1"/>
    <w:rsid w:val="004C633B"/>
    <w:rsid w:val="004C646B"/>
    <w:rsid w:val="004C6577"/>
    <w:rsid w:val="004C658C"/>
    <w:rsid w:val="004C6A3B"/>
    <w:rsid w:val="004C6AAA"/>
    <w:rsid w:val="004C6BC6"/>
    <w:rsid w:val="004C7182"/>
    <w:rsid w:val="004C7303"/>
    <w:rsid w:val="004C7325"/>
    <w:rsid w:val="004C74BE"/>
    <w:rsid w:val="004C74E3"/>
    <w:rsid w:val="004C7CA4"/>
    <w:rsid w:val="004D004A"/>
    <w:rsid w:val="004D0277"/>
    <w:rsid w:val="004D0506"/>
    <w:rsid w:val="004D0851"/>
    <w:rsid w:val="004D0A27"/>
    <w:rsid w:val="004D0AB0"/>
    <w:rsid w:val="004D0AB1"/>
    <w:rsid w:val="004D1023"/>
    <w:rsid w:val="004D12B0"/>
    <w:rsid w:val="004D182F"/>
    <w:rsid w:val="004D1846"/>
    <w:rsid w:val="004D1981"/>
    <w:rsid w:val="004D1A54"/>
    <w:rsid w:val="004D25BA"/>
    <w:rsid w:val="004D2B36"/>
    <w:rsid w:val="004D3519"/>
    <w:rsid w:val="004D39E9"/>
    <w:rsid w:val="004D3D3A"/>
    <w:rsid w:val="004D4124"/>
    <w:rsid w:val="004D46B2"/>
    <w:rsid w:val="004D475B"/>
    <w:rsid w:val="004D4F88"/>
    <w:rsid w:val="004D54EF"/>
    <w:rsid w:val="004D5617"/>
    <w:rsid w:val="004D5713"/>
    <w:rsid w:val="004D5A54"/>
    <w:rsid w:val="004D5BBA"/>
    <w:rsid w:val="004D5EF3"/>
    <w:rsid w:val="004D5F74"/>
    <w:rsid w:val="004D63ED"/>
    <w:rsid w:val="004D642B"/>
    <w:rsid w:val="004D64F4"/>
    <w:rsid w:val="004D662C"/>
    <w:rsid w:val="004D684E"/>
    <w:rsid w:val="004D69F5"/>
    <w:rsid w:val="004D7073"/>
    <w:rsid w:val="004D7272"/>
    <w:rsid w:val="004D7303"/>
    <w:rsid w:val="004D73FE"/>
    <w:rsid w:val="004D74E7"/>
    <w:rsid w:val="004D76A5"/>
    <w:rsid w:val="004D77AC"/>
    <w:rsid w:val="004D7A05"/>
    <w:rsid w:val="004D7A1A"/>
    <w:rsid w:val="004D7CD3"/>
    <w:rsid w:val="004D7D6F"/>
    <w:rsid w:val="004E05E9"/>
    <w:rsid w:val="004E07E7"/>
    <w:rsid w:val="004E0E55"/>
    <w:rsid w:val="004E152C"/>
    <w:rsid w:val="004E162A"/>
    <w:rsid w:val="004E1A88"/>
    <w:rsid w:val="004E1B3A"/>
    <w:rsid w:val="004E1EAD"/>
    <w:rsid w:val="004E1FCD"/>
    <w:rsid w:val="004E2128"/>
    <w:rsid w:val="004E226D"/>
    <w:rsid w:val="004E234D"/>
    <w:rsid w:val="004E24C4"/>
    <w:rsid w:val="004E2509"/>
    <w:rsid w:val="004E25CE"/>
    <w:rsid w:val="004E28F9"/>
    <w:rsid w:val="004E2A2D"/>
    <w:rsid w:val="004E2A57"/>
    <w:rsid w:val="004E2B35"/>
    <w:rsid w:val="004E2F93"/>
    <w:rsid w:val="004E3100"/>
    <w:rsid w:val="004E3131"/>
    <w:rsid w:val="004E3292"/>
    <w:rsid w:val="004E3702"/>
    <w:rsid w:val="004E3B0A"/>
    <w:rsid w:val="004E3E02"/>
    <w:rsid w:val="004E3E74"/>
    <w:rsid w:val="004E4342"/>
    <w:rsid w:val="004E4615"/>
    <w:rsid w:val="004E473E"/>
    <w:rsid w:val="004E4855"/>
    <w:rsid w:val="004E50C9"/>
    <w:rsid w:val="004E52BC"/>
    <w:rsid w:val="004E5589"/>
    <w:rsid w:val="004E578E"/>
    <w:rsid w:val="004E5891"/>
    <w:rsid w:val="004E594B"/>
    <w:rsid w:val="004E5B10"/>
    <w:rsid w:val="004E5B51"/>
    <w:rsid w:val="004E5C15"/>
    <w:rsid w:val="004E5D96"/>
    <w:rsid w:val="004E5FE8"/>
    <w:rsid w:val="004E609F"/>
    <w:rsid w:val="004E60C3"/>
    <w:rsid w:val="004E627C"/>
    <w:rsid w:val="004E6591"/>
    <w:rsid w:val="004E6736"/>
    <w:rsid w:val="004E6B58"/>
    <w:rsid w:val="004E6C3F"/>
    <w:rsid w:val="004E6CCB"/>
    <w:rsid w:val="004E710F"/>
    <w:rsid w:val="004E7491"/>
    <w:rsid w:val="004E7C55"/>
    <w:rsid w:val="004E7C82"/>
    <w:rsid w:val="004F00E5"/>
    <w:rsid w:val="004F010B"/>
    <w:rsid w:val="004F0379"/>
    <w:rsid w:val="004F057A"/>
    <w:rsid w:val="004F0666"/>
    <w:rsid w:val="004F0770"/>
    <w:rsid w:val="004F087E"/>
    <w:rsid w:val="004F0AB7"/>
    <w:rsid w:val="004F0B26"/>
    <w:rsid w:val="004F0D48"/>
    <w:rsid w:val="004F0EB3"/>
    <w:rsid w:val="004F1675"/>
    <w:rsid w:val="004F17F0"/>
    <w:rsid w:val="004F1A0D"/>
    <w:rsid w:val="004F1E74"/>
    <w:rsid w:val="004F1FBA"/>
    <w:rsid w:val="004F1FBE"/>
    <w:rsid w:val="004F2037"/>
    <w:rsid w:val="004F20FF"/>
    <w:rsid w:val="004F2387"/>
    <w:rsid w:val="004F257F"/>
    <w:rsid w:val="004F26C8"/>
    <w:rsid w:val="004F26CA"/>
    <w:rsid w:val="004F2928"/>
    <w:rsid w:val="004F2F76"/>
    <w:rsid w:val="004F305A"/>
    <w:rsid w:val="004F31AC"/>
    <w:rsid w:val="004F327A"/>
    <w:rsid w:val="004F3742"/>
    <w:rsid w:val="004F3CFF"/>
    <w:rsid w:val="004F451D"/>
    <w:rsid w:val="004F482E"/>
    <w:rsid w:val="004F495B"/>
    <w:rsid w:val="004F499F"/>
    <w:rsid w:val="004F523E"/>
    <w:rsid w:val="004F5340"/>
    <w:rsid w:val="004F54A1"/>
    <w:rsid w:val="004F5645"/>
    <w:rsid w:val="004F57D6"/>
    <w:rsid w:val="004F5C5E"/>
    <w:rsid w:val="004F5EB6"/>
    <w:rsid w:val="004F6142"/>
    <w:rsid w:val="004F69E2"/>
    <w:rsid w:val="004F6C75"/>
    <w:rsid w:val="004F70EE"/>
    <w:rsid w:val="004F733C"/>
    <w:rsid w:val="004F75B8"/>
    <w:rsid w:val="004F7A6D"/>
    <w:rsid w:val="004F7C24"/>
    <w:rsid w:val="004F7EAF"/>
    <w:rsid w:val="00500087"/>
    <w:rsid w:val="00500194"/>
    <w:rsid w:val="0050019D"/>
    <w:rsid w:val="0050064E"/>
    <w:rsid w:val="00500682"/>
    <w:rsid w:val="00500A42"/>
    <w:rsid w:val="00500B57"/>
    <w:rsid w:val="00500E00"/>
    <w:rsid w:val="00501158"/>
    <w:rsid w:val="005015D1"/>
    <w:rsid w:val="00501663"/>
    <w:rsid w:val="0050199A"/>
    <w:rsid w:val="005019ED"/>
    <w:rsid w:val="00501B55"/>
    <w:rsid w:val="00502178"/>
    <w:rsid w:val="00502251"/>
    <w:rsid w:val="00502501"/>
    <w:rsid w:val="0050262F"/>
    <w:rsid w:val="0050301F"/>
    <w:rsid w:val="0050330A"/>
    <w:rsid w:val="005033C6"/>
    <w:rsid w:val="0050349D"/>
    <w:rsid w:val="00503B67"/>
    <w:rsid w:val="0050404A"/>
    <w:rsid w:val="00504363"/>
    <w:rsid w:val="0050465C"/>
    <w:rsid w:val="00504755"/>
    <w:rsid w:val="00504A9F"/>
    <w:rsid w:val="00505268"/>
    <w:rsid w:val="00505CC7"/>
    <w:rsid w:val="00505CF2"/>
    <w:rsid w:val="00505D10"/>
    <w:rsid w:val="00506270"/>
    <w:rsid w:val="00506338"/>
    <w:rsid w:val="005063D3"/>
    <w:rsid w:val="00506AF4"/>
    <w:rsid w:val="00506D4C"/>
    <w:rsid w:val="00507075"/>
    <w:rsid w:val="0050733C"/>
    <w:rsid w:val="005074AE"/>
    <w:rsid w:val="005076AA"/>
    <w:rsid w:val="00507752"/>
    <w:rsid w:val="00507B06"/>
    <w:rsid w:val="00507D03"/>
    <w:rsid w:val="00510595"/>
    <w:rsid w:val="0051078A"/>
    <w:rsid w:val="00510DEB"/>
    <w:rsid w:val="00511533"/>
    <w:rsid w:val="00511537"/>
    <w:rsid w:val="0051159B"/>
    <w:rsid w:val="0051166E"/>
    <w:rsid w:val="0051171A"/>
    <w:rsid w:val="005118E3"/>
    <w:rsid w:val="0051223F"/>
    <w:rsid w:val="00512347"/>
    <w:rsid w:val="0051240B"/>
    <w:rsid w:val="00512479"/>
    <w:rsid w:val="0051279D"/>
    <w:rsid w:val="005129D0"/>
    <w:rsid w:val="00512B66"/>
    <w:rsid w:val="00512B7F"/>
    <w:rsid w:val="00512D12"/>
    <w:rsid w:val="00512D5D"/>
    <w:rsid w:val="005130EC"/>
    <w:rsid w:val="00513106"/>
    <w:rsid w:val="00513168"/>
    <w:rsid w:val="00513396"/>
    <w:rsid w:val="00513A73"/>
    <w:rsid w:val="00513A8F"/>
    <w:rsid w:val="00513E1A"/>
    <w:rsid w:val="00513E21"/>
    <w:rsid w:val="00513FC9"/>
    <w:rsid w:val="005141BE"/>
    <w:rsid w:val="005143FD"/>
    <w:rsid w:val="00514449"/>
    <w:rsid w:val="005144E3"/>
    <w:rsid w:val="00514792"/>
    <w:rsid w:val="00514885"/>
    <w:rsid w:val="00514EDB"/>
    <w:rsid w:val="0051526A"/>
    <w:rsid w:val="0051577A"/>
    <w:rsid w:val="00515F52"/>
    <w:rsid w:val="005161DC"/>
    <w:rsid w:val="0051665D"/>
    <w:rsid w:val="005167B6"/>
    <w:rsid w:val="00516BA5"/>
    <w:rsid w:val="00516FBE"/>
    <w:rsid w:val="0051702C"/>
    <w:rsid w:val="005170B9"/>
    <w:rsid w:val="00517254"/>
    <w:rsid w:val="00517258"/>
    <w:rsid w:val="00517586"/>
    <w:rsid w:val="005179A7"/>
    <w:rsid w:val="00517F94"/>
    <w:rsid w:val="005201CE"/>
    <w:rsid w:val="0052065F"/>
    <w:rsid w:val="0052081C"/>
    <w:rsid w:val="005209B7"/>
    <w:rsid w:val="00520B41"/>
    <w:rsid w:val="00520B5E"/>
    <w:rsid w:val="00520E91"/>
    <w:rsid w:val="00520F91"/>
    <w:rsid w:val="0052152A"/>
    <w:rsid w:val="00521ADF"/>
    <w:rsid w:val="00521C07"/>
    <w:rsid w:val="00522906"/>
    <w:rsid w:val="00522966"/>
    <w:rsid w:val="00522C0D"/>
    <w:rsid w:val="00522D46"/>
    <w:rsid w:val="00522D6A"/>
    <w:rsid w:val="00522EF9"/>
    <w:rsid w:val="00522FF8"/>
    <w:rsid w:val="00523139"/>
    <w:rsid w:val="005231CD"/>
    <w:rsid w:val="00523669"/>
    <w:rsid w:val="005238D6"/>
    <w:rsid w:val="00523A5F"/>
    <w:rsid w:val="00523A8D"/>
    <w:rsid w:val="00524090"/>
    <w:rsid w:val="005242C5"/>
    <w:rsid w:val="005243A0"/>
    <w:rsid w:val="005243CD"/>
    <w:rsid w:val="00524A28"/>
    <w:rsid w:val="00524A97"/>
    <w:rsid w:val="00524E76"/>
    <w:rsid w:val="005257A6"/>
    <w:rsid w:val="00525990"/>
    <w:rsid w:val="005259A3"/>
    <w:rsid w:val="005259D3"/>
    <w:rsid w:val="00525A4E"/>
    <w:rsid w:val="00525A6B"/>
    <w:rsid w:val="00525DA7"/>
    <w:rsid w:val="00525F2A"/>
    <w:rsid w:val="00525F62"/>
    <w:rsid w:val="005260CD"/>
    <w:rsid w:val="00526616"/>
    <w:rsid w:val="00526834"/>
    <w:rsid w:val="00526AA2"/>
    <w:rsid w:val="00526EB2"/>
    <w:rsid w:val="00526FE7"/>
    <w:rsid w:val="00526FF4"/>
    <w:rsid w:val="00527233"/>
    <w:rsid w:val="00527287"/>
    <w:rsid w:val="005277CA"/>
    <w:rsid w:val="00527CC9"/>
    <w:rsid w:val="00527D2C"/>
    <w:rsid w:val="00530148"/>
    <w:rsid w:val="005301D2"/>
    <w:rsid w:val="005303F0"/>
    <w:rsid w:val="0053090E"/>
    <w:rsid w:val="005309CE"/>
    <w:rsid w:val="00530A54"/>
    <w:rsid w:val="00530A78"/>
    <w:rsid w:val="00530C3D"/>
    <w:rsid w:val="00530E30"/>
    <w:rsid w:val="00530EE2"/>
    <w:rsid w:val="00530F41"/>
    <w:rsid w:val="005310D7"/>
    <w:rsid w:val="0053127A"/>
    <w:rsid w:val="005313C9"/>
    <w:rsid w:val="005313FB"/>
    <w:rsid w:val="00531784"/>
    <w:rsid w:val="005317D5"/>
    <w:rsid w:val="00531840"/>
    <w:rsid w:val="0053193A"/>
    <w:rsid w:val="00531A19"/>
    <w:rsid w:val="00531A1D"/>
    <w:rsid w:val="00531B19"/>
    <w:rsid w:val="00531E6B"/>
    <w:rsid w:val="0053270F"/>
    <w:rsid w:val="005329CA"/>
    <w:rsid w:val="00532AA9"/>
    <w:rsid w:val="00532B15"/>
    <w:rsid w:val="00532C11"/>
    <w:rsid w:val="00532F88"/>
    <w:rsid w:val="00532FED"/>
    <w:rsid w:val="00533363"/>
    <w:rsid w:val="0053344A"/>
    <w:rsid w:val="005337A0"/>
    <w:rsid w:val="00533813"/>
    <w:rsid w:val="00533CC9"/>
    <w:rsid w:val="0053404B"/>
    <w:rsid w:val="005341D5"/>
    <w:rsid w:val="00534310"/>
    <w:rsid w:val="00534311"/>
    <w:rsid w:val="0053470E"/>
    <w:rsid w:val="0053482D"/>
    <w:rsid w:val="00534910"/>
    <w:rsid w:val="00534945"/>
    <w:rsid w:val="00534AF4"/>
    <w:rsid w:val="00534BF6"/>
    <w:rsid w:val="00534CF6"/>
    <w:rsid w:val="00534FC7"/>
    <w:rsid w:val="005351C9"/>
    <w:rsid w:val="0053520E"/>
    <w:rsid w:val="0053572D"/>
    <w:rsid w:val="0053594A"/>
    <w:rsid w:val="00535B1E"/>
    <w:rsid w:val="00535D50"/>
    <w:rsid w:val="00535DF4"/>
    <w:rsid w:val="00535F88"/>
    <w:rsid w:val="005363BC"/>
    <w:rsid w:val="0053676D"/>
    <w:rsid w:val="00536B7C"/>
    <w:rsid w:val="00536BBB"/>
    <w:rsid w:val="00536DB1"/>
    <w:rsid w:val="00536FE7"/>
    <w:rsid w:val="00537386"/>
    <w:rsid w:val="00537440"/>
    <w:rsid w:val="00537718"/>
    <w:rsid w:val="0053784F"/>
    <w:rsid w:val="0053795E"/>
    <w:rsid w:val="0053799A"/>
    <w:rsid w:val="00537C85"/>
    <w:rsid w:val="00537DAD"/>
    <w:rsid w:val="00540159"/>
    <w:rsid w:val="0054029C"/>
    <w:rsid w:val="0054116A"/>
    <w:rsid w:val="005411C7"/>
    <w:rsid w:val="00541234"/>
    <w:rsid w:val="0054126F"/>
    <w:rsid w:val="005412B4"/>
    <w:rsid w:val="005414C7"/>
    <w:rsid w:val="0054177C"/>
    <w:rsid w:val="005417F2"/>
    <w:rsid w:val="00541811"/>
    <w:rsid w:val="00541924"/>
    <w:rsid w:val="00541ADD"/>
    <w:rsid w:val="00541D06"/>
    <w:rsid w:val="005420EB"/>
    <w:rsid w:val="0054212D"/>
    <w:rsid w:val="005426D8"/>
    <w:rsid w:val="00542837"/>
    <w:rsid w:val="00542CB6"/>
    <w:rsid w:val="00543230"/>
    <w:rsid w:val="0054336A"/>
    <w:rsid w:val="00543404"/>
    <w:rsid w:val="0054379D"/>
    <w:rsid w:val="00543993"/>
    <w:rsid w:val="00543B43"/>
    <w:rsid w:val="00543F57"/>
    <w:rsid w:val="00544099"/>
    <w:rsid w:val="00544115"/>
    <w:rsid w:val="0054434A"/>
    <w:rsid w:val="0054437D"/>
    <w:rsid w:val="00544510"/>
    <w:rsid w:val="005446AD"/>
    <w:rsid w:val="00544701"/>
    <w:rsid w:val="00544857"/>
    <w:rsid w:val="00544F46"/>
    <w:rsid w:val="005452C4"/>
    <w:rsid w:val="005452D9"/>
    <w:rsid w:val="0054549F"/>
    <w:rsid w:val="005460CD"/>
    <w:rsid w:val="0054635A"/>
    <w:rsid w:val="00546D98"/>
    <w:rsid w:val="00546F44"/>
    <w:rsid w:val="00547069"/>
    <w:rsid w:val="005477E2"/>
    <w:rsid w:val="00547972"/>
    <w:rsid w:val="00547D1A"/>
    <w:rsid w:val="00547D55"/>
    <w:rsid w:val="0054BBD3"/>
    <w:rsid w:val="00550305"/>
    <w:rsid w:val="00550319"/>
    <w:rsid w:val="00550D81"/>
    <w:rsid w:val="00550DAC"/>
    <w:rsid w:val="00550F05"/>
    <w:rsid w:val="00551098"/>
    <w:rsid w:val="00551226"/>
    <w:rsid w:val="005514C0"/>
    <w:rsid w:val="005515D6"/>
    <w:rsid w:val="00551B37"/>
    <w:rsid w:val="00551BB6"/>
    <w:rsid w:val="00551C5E"/>
    <w:rsid w:val="00551F58"/>
    <w:rsid w:val="0055207C"/>
    <w:rsid w:val="00552126"/>
    <w:rsid w:val="005522D1"/>
    <w:rsid w:val="00552595"/>
    <w:rsid w:val="00552E62"/>
    <w:rsid w:val="00552F37"/>
    <w:rsid w:val="0055330F"/>
    <w:rsid w:val="0055396C"/>
    <w:rsid w:val="00553AEA"/>
    <w:rsid w:val="00553C47"/>
    <w:rsid w:val="00553D55"/>
    <w:rsid w:val="005542A6"/>
    <w:rsid w:val="00554550"/>
    <w:rsid w:val="00554567"/>
    <w:rsid w:val="005546C2"/>
    <w:rsid w:val="00554901"/>
    <w:rsid w:val="00554EB0"/>
    <w:rsid w:val="0055535D"/>
    <w:rsid w:val="00555474"/>
    <w:rsid w:val="00555836"/>
    <w:rsid w:val="005558E5"/>
    <w:rsid w:val="00555C5E"/>
    <w:rsid w:val="00555D59"/>
    <w:rsid w:val="005560E6"/>
    <w:rsid w:val="005560EE"/>
    <w:rsid w:val="0055627E"/>
    <w:rsid w:val="005564DC"/>
    <w:rsid w:val="00556E9C"/>
    <w:rsid w:val="005574A0"/>
    <w:rsid w:val="005577FA"/>
    <w:rsid w:val="00557924"/>
    <w:rsid w:val="005579A3"/>
    <w:rsid w:val="00557B7E"/>
    <w:rsid w:val="00557FBB"/>
    <w:rsid w:val="00560082"/>
    <w:rsid w:val="005601FF"/>
    <w:rsid w:val="005604CB"/>
    <w:rsid w:val="00560581"/>
    <w:rsid w:val="005605EA"/>
    <w:rsid w:val="00560B6B"/>
    <w:rsid w:val="005610F2"/>
    <w:rsid w:val="00561461"/>
    <w:rsid w:val="00561666"/>
    <w:rsid w:val="00561F41"/>
    <w:rsid w:val="00561F98"/>
    <w:rsid w:val="005621D8"/>
    <w:rsid w:val="0056221F"/>
    <w:rsid w:val="0056227A"/>
    <w:rsid w:val="00562351"/>
    <w:rsid w:val="005628B8"/>
    <w:rsid w:val="00562CE8"/>
    <w:rsid w:val="0056308B"/>
    <w:rsid w:val="005631CB"/>
    <w:rsid w:val="00563339"/>
    <w:rsid w:val="00563649"/>
    <w:rsid w:val="00563898"/>
    <w:rsid w:val="00563B71"/>
    <w:rsid w:val="00563CC3"/>
    <w:rsid w:val="00563DDB"/>
    <w:rsid w:val="0056461D"/>
    <w:rsid w:val="00564818"/>
    <w:rsid w:val="00564AD8"/>
    <w:rsid w:val="00564AE5"/>
    <w:rsid w:val="00564B0F"/>
    <w:rsid w:val="00564E92"/>
    <w:rsid w:val="00564F74"/>
    <w:rsid w:val="005650D6"/>
    <w:rsid w:val="00565440"/>
    <w:rsid w:val="005657D7"/>
    <w:rsid w:val="00565832"/>
    <w:rsid w:val="00565907"/>
    <w:rsid w:val="00565A7A"/>
    <w:rsid w:val="00565B4A"/>
    <w:rsid w:val="00565D1F"/>
    <w:rsid w:val="00565D78"/>
    <w:rsid w:val="00565D9D"/>
    <w:rsid w:val="00565EE7"/>
    <w:rsid w:val="00565F04"/>
    <w:rsid w:val="0056616D"/>
    <w:rsid w:val="00566BCB"/>
    <w:rsid w:val="00566C92"/>
    <w:rsid w:val="00566D28"/>
    <w:rsid w:val="00566F10"/>
    <w:rsid w:val="005670C9"/>
    <w:rsid w:val="00567556"/>
    <w:rsid w:val="00567601"/>
    <w:rsid w:val="005676F8"/>
    <w:rsid w:val="005677DA"/>
    <w:rsid w:val="00567A40"/>
    <w:rsid w:val="00567C95"/>
    <w:rsid w:val="00570165"/>
    <w:rsid w:val="0057040A"/>
    <w:rsid w:val="0057054E"/>
    <w:rsid w:val="00570663"/>
    <w:rsid w:val="005706F0"/>
    <w:rsid w:val="0057083B"/>
    <w:rsid w:val="00570896"/>
    <w:rsid w:val="005709D2"/>
    <w:rsid w:val="00570BB1"/>
    <w:rsid w:val="0057124D"/>
    <w:rsid w:val="00571291"/>
    <w:rsid w:val="005718F1"/>
    <w:rsid w:val="00571BC2"/>
    <w:rsid w:val="00571C52"/>
    <w:rsid w:val="00571FD5"/>
    <w:rsid w:val="005721BD"/>
    <w:rsid w:val="005722D5"/>
    <w:rsid w:val="0057254E"/>
    <w:rsid w:val="00572707"/>
    <w:rsid w:val="00572BAE"/>
    <w:rsid w:val="00572DD2"/>
    <w:rsid w:val="00572F45"/>
    <w:rsid w:val="00573319"/>
    <w:rsid w:val="005735B6"/>
    <w:rsid w:val="005735D0"/>
    <w:rsid w:val="00573600"/>
    <w:rsid w:val="0057392F"/>
    <w:rsid w:val="00573BBC"/>
    <w:rsid w:val="0057405B"/>
    <w:rsid w:val="0057420C"/>
    <w:rsid w:val="00574716"/>
    <w:rsid w:val="00574A89"/>
    <w:rsid w:val="00574C60"/>
    <w:rsid w:val="00574D6B"/>
    <w:rsid w:val="00574E34"/>
    <w:rsid w:val="00574F83"/>
    <w:rsid w:val="0057502C"/>
    <w:rsid w:val="00575560"/>
    <w:rsid w:val="0057557B"/>
    <w:rsid w:val="005755CE"/>
    <w:rsid w:val="00575686"/>
    <w:rsid w:val="0057573B"/>
    <w:rsid w:val="005759FA"/>
    <w:rsid w:val="00575FCC"/>
    <w:rsid w:val="0057610C"/>
    <w:rsid w:val="00576190"/>
    <w:rsid w:val="005761D1"/>
    <w:rsid w:val="005762AA"/>
    <w:rsid w:val="005763C3"/>
    <w:rsid w:val="005764C1"/>
    <w:rsid w:val="0057652B"/>
    <w:rsid w:val="005766C9"/>
    <w:rsid w:val="00576780"/>
    <w:rsid w:val="0057684E"/>
    <w:rsid w:val="00576BAF"/>
    <w:rsid w:val="00576F48"/>
    <w:rsid w:val="005770C7"/>
    <w:rsid w:val="0057722F"/>
    <w:rsid w:val="005772EE"/>
    <w:rsid w:val="0057741D"/>
    <w:rsid w:val="00577422"/>
    <w:rsid w:val="005776CC"/>
    <w:rsid w:val="00577C23"/>
    <w:rsid w:val="005801E3"/>
    <w:rsid w:val="0058020D"/>
    <w:rsid w:val="00580210"/>
    <w:rsid w:val="00580495"/>
    <w:rsid w:val="005807C6"/>
    <w:rsid w:val="005808F6"/>
    <w:rsid w:val="00580F9D"/>
    <w:rsid w:val="00580FAA"/>
    <w:rsid w:val="00581241"/>
    <w:rsid w:val="005813FA"/>
    <w:rsid w:val="00581527"/>
    <w:rsid w:val="00581617"/>
    <w:rsid w:val="00581882"/>
    <w:rsid w:val="00581A3F"/>
    <w:rsid w:val="00581A66"/>
    <w:rsid w:val="00581B60"/>
    <w:rsid w:val="00581E78"/>
    <w:rsid w:val="00581EB0"/>
    <w:rsid w:val="00581FE2"/>
    <w:rsid w:val="00581FF6"/>
    <w:rsid w:val="00582043"/>
    <w:rsid w:val="00582184"/>
    <w:rsid w:val="005823D6"/>
    <w:rsid w:val="00582566"/>
    <w:rsid w:val="0058273C"/>
    <w:rsid w:val="005827CC"/>
    <w:rsid w:val="0058282A"/>
    <w:rsid w:val="00582858"/>
    <w:rsid w:val="00582AF2"/>
    <w:rsid w:val="00582B68"/>
    <w:rsid w:val="00582F22"/>
    <w:rsid w:val="0058322F"/>
    <w:rsid w:val="005834AE"/>
    <w:rsid w:val="00583567"/>
    <w:rsid w:val="005836DD"/>
    <w:rsid w:val="00583D42"/>
    <w:rsid w:val="00583DAC"/>
    <w:rsid w:val="00583DEF"/>
    <w:rsid w:val="005840FC"/>
    <w:rsid w:val="005842ED"/>
    <w:rsid w:val="005843D7"/>
    <w:rsid w:val="005847BC"/>
    <w:rsid w:val="005847F9"/>
    <w:rsid w:val="005848ED"/>
    <w:rsid w:val="005849AD"/>
    <w:rsid w:val="005849F5"/>
    <w:rsid w:val="00584AAD"/>
    <w:rsid w:val="00585232"/>
    <w:rsid w:val="00585414"/>
    <w:rsid w:val="00585785"/>
    <w:rsid w:val="00585D7E"/>
    <w:rsid w:val="00585E76"/>
    <w:rsid w:val="00585EB4"/>
    <w:rsid w:val="005861B0"/>
    <w:rsid w:val="005862E5"/>
    <w:rsid w:val="0058631B"/>
    <w:rsid w:val="00586904"/>
    <w:rsid w:val="00586A45"/>
    <w:rsid w:val="00586BD3"/>
    <w:rsid w:val="00586EE7"/>
    <w:rsid w:val="00587090"/>
    <w:rsid w:val="005870F9"/>
    <w:rsid w:val="0058715C"/>
    <w:rsid w:val="005874F5"/>
    <w:rsid w:val="00587D5D"/>
    <w:rsid w:val="00587E3F"/>
    <w:rsid w:val="0058D2F9"/>
    <w:rsid w:val="005906DE"/>
    <w:rsid w:val="005909CA"/>
    <w:rsid w:val="005909D1"/>
    <w:rsid w:val="00590B3B"/>
    <w:rsid w:val="00591098"/>
    <w:rsid w:val="005910D6"/>
    <w:rsid w:val="00591410"/>
    <w:rsid w:val="0059179D"/>
    <w:rsid w:val="00591AFF"/>
    <w:rsid w:val="00591E4D"/>
    <w:rsid w:val="005921AA"/>
    <w:rsid w:val="0059239A"/>
    <w:rsid w:val="0059244F"/>
    <w:rsid w:val="005928BF"/>
    <w:rsid w:val="00592BF6"/>
    <w:rsid w:val="00592FA9"/>
    <w:rsid w:val="00593039"/>
    <w:rsid w:val="0059307A"/>
    <w:rsid w:val="00593353"/>
    <w:rsid w:val="005933E8"/>
    <w:rsid w:val="005938DC"/>
    <w:rsid w:val="00593E02"/>
    <w:rsid w:val="00594028"/>
    <w:rsid w:val="00594195"/>
    <w:rsid w:val="00594596"/>
    <w:rsid w:val="00594762"/>
    <w:rsid w:val="00594951"/>
    <w:rsid w:val="0059498D"/>
    <w:rsid w:val="00594AD7"/>
    <w:rsid w:val="00594D1D"/>
    <w:rsid w:val="00594E1B"/>
    <w:rsid w:val="0059515A"/>
    <w:rsid w:val="005951D9"/>
    <w:rsid w:val="005954EC"/>
    <w:rsid w:val="005958F1"/>
    <w:rsid w:val="00595997"/>
    <w:rsid w:val="00595B90"/>
    <w:rsid w:val="00595CC0"/>
    <w:rsid w:val="00595EDA"/>
    <w:rsid w:val="0059641A"/>
    <w:rsid w:val="0059693D"/>
    <w:rsid w:val="005969C3"/>
    <w:rsid w:val="00596A1C"/>
    <w:rsid w:val="00596F1C"/>
    <w:rsid w:val="00596F5C"/>
    <w:rsid w:val="00597178"/>
    <w:rsid w:val="005973E3"/>
    <w:rsid w:val="0059790A"/>
    <w:rsid w:val="00597CDF"/>
    <w:rsid w:val="00597E59"/>
    <w:rsid w:val="005A0023"/>
    <w:rsid w:val="005A0206"/>
    <w:rsid w:val="005A02CA"/>
    <w:rsid w:val="005A03A7"/>
    <w:rsid w:val="005A0926"/>
    <w:rsid w:val="005A0F46"/>
    <w:rsid w:val="005A1021"/>
    <w:rsid w:val="005A110C"/>
    <w:rsid w:val="005A11A1"/>
    <w:rsid w:val="005A14F0"/>
    <w:rsid w:val="005A1D58"/>
    <w:rsid w:val="005A1DBC"/>
    <w:rsid w:val="005A1F38"/>
    <w:rsid w:val="005A2517"/>
    <w:rsid w:val="005A285E"/>
    <w:rsid w:val="005A2E3B"/>
    <w:rsid w:val="005A2F3A"/>
    <w:rsid w:val="005A2FEA"/>
    <w:rsid w:val="005A347F"/>
    <w:rsid w:val="005A3563"/>
    <w:rsid w:val="005A35F4"/>
    <w:rsid w:val="005A37D7"/>
    <w:rsid w:val="005A38C2"/>
    <w:rsid w:val="005A3BED"/>
    <w:rsid w:val="005A41C3"/>
    <w:rsid w:val="005A42B1"/>
    <w:rsid w:val="005A469F"/>
    <w:rsid w:val="005A4995"/>
    <w:rsid w:val="005A49D0"/>
    <w:rsid w:val="005A4A4C"/>
    <w:rsid w:val="005A4A96"/>
    <w:rsid w:val="005A4EF9"/>
    <w:rsid w:val="005A4FB8"/>
    <w:rsid w:val="005A51D5"/>
    <w:rsid w:val="005A5444"/>
    <w:rsid w:val="005A5523"/>
    <w:rsid w:val="005A58C6"/>
    <w:rsid w:val="005A5915"/>
    <w:rsid w:val="005A595C"/>
    <w:rsid w:val="005A5D1E"/>
    <w:rsid w:val="005A5D4E"/>
    <w:rsid w:val="005A5F82"/>
    <w:rsid w:val="005A67D2"/>
    <w:rsid w:val="005A6E84"/>
    <w:rsid w:val="005A6EF1"/>
    <w:rsid w:val="005A73A3"/>
    <w:rsid w:val="005A76FF"/>
    <w:rsid w:val="005A77B5"/>
    <w:rsid w:val="005A7891"/>
    <w:rsid w:val="005A7BAA"/>
    <w:rsid w:val="005A7CD7"/>
    <w:rsid w:val="005A7D0A"/>
    <w:rsid w:val="005A7DEA"/>
    <w:rsid w:val="005A7F04"/>
    <w:rsid w:val="005B01D0"/>
    <w:rsid w:val="005B05D9"/>
    <w:rsid w:val="005B070E"/>
    <w:rsid w:val="005B0895"/>
    <w:rsid w:val="005B0E00"/>
    <w:rsid w:val="005B0E97"/>
    <w:rsid w:val="005B1474"/>
    <w:rsid w:val="005B2347"/>
    <w:rsid w:val="005B2A17"/>
    <w:rsid w:val="005B2C5E"/>
    <w:rsid w:val="005B2D13"/>
    <w:rsid w:val="005B3A97"/>
    <w:rsid w:val="005B3B12"/>
    <w:rsid w:val="005B3B8B"/>
    <w:rsid w:val="005B4396"/>
    <w:rsid w:val="005B450A"/>
    <w:rsid w:val="005B4588"/>
    <w:rsid w:val="005B463F"/>
    <w:rsid w:val="005B46DB"/>
    <w:rsid w:val="005B4ECD"/>
    <w:rsid w:val="005B518A"/>
    <w:rsid w:val="005B5343"/>
    <w:rsid w:val="005B575A"/>
    <w:rsid w:val="005B575D"/>
    <w:rsid w:val="005B5F55"/>
    <w:rsid w:val="005B68DE"/>
    <w:rsid w:val="005B6A0C"/>
    <w:rsid w:val="005B6BA6"/>
    <w:rsid w:val="005B6DCC"/>
    <w:rsid w:val="005B6EB6"/>
    <w:rsid w:val="005B71A6"/>
    <w:rsid w:val="005B722B"/>
    <w:rsid w:val="005B7254"/>
    <w:rsid w:val="005B736A"/>
    <w:rsid w:val="005B7543"/>
    <w:rsid w:val="005C0222"/>
    <w:rsid w:val="005C0604"/>
    <w:rsid w:val="005C06DA"/>
    <w:rsid w:val="005C06DE"/>
    <w:rsid w:val="005C086D"/>
    <w:rsid w:val="005C148B"/>
    <w:rsid w:val="005C1916"/>
    <w:rsid w:val="005C1FBC"/>
    <w:rsid w:val="005C21A9"/>
    <w:rsid w:val="005C22A9"/>
    <w:rsid w:val="005C2646"/>
    <w:rsid w:val="005C292D"/>
    <w:rsid w:val="005C2AAA"/>
    <w:rsid w:val="005C2BCA"/>
    <w:rsid w:val="005C2E23"/>
    <w:rsid w:val="005C34ED"/>
    <w:rsid w:val="005C379B"/>
    <w:rsid w:val="005C3870"/>
    <w:rsid w:val="005C3898"/>
    <w:rsid w:val="005C398A"/>
    <w:rsid w:val="005C39BD"/>
    <w:rsid w:val="005C3B84"/>
    <w:rsid w:val="005C3F72"/>
    <w:rsid w:val="005C451E"/>
    <w:rsid w:val="005C4E21"/>
    <w:rsid w:val="005C4FA9"/>
    <w:rsid w:val="005C546B"/>
    <w:rsid w:val="005C583D"/>
    <w:rsid w:val="005C58C0"/>
    <w:rsid w:val="005C609D"/>
    <w:rsid w:val="005C60C7"/>
    <w:rsid w:val="005C6379"/>
    <w:rsid w:val="005C6411"/>
    <w:rsid w:val="005C6761"/>
    <w:rsid w:val="005C6AC3"/>
    <w:rsid w:val="005C6AFE"/>
    <w:rsid w:val="005C6C00"/>
    <w:rsid w:val="005C76AF"/>
    <w:rsid w:val="005C7A8B"/>
    <w:rsid w:val="005C7C1B"/>
    <w:rsid w:val="005C7C99"/>
    <w:rsid w:val="005C7EEE"/>
    <w:rsid w:val="005D00F8"/>
    <w:rsid w:val="005D013B"/>
    <w:rsid w:val="005D0668"/>
    <w:rsid w:val="005D0689"/>
    <w:rsid w:val="005D0AB9"/>
    <w:rsid w:val="005D0DEF"/>
    <w:rsid w:val="005D11CA"/>
    <w:rsid w:val="005D127F"/>
    <w:rsid w:val="005D136F"/>
    <w:rsid w:val="005D169D"/>
    <w:rsid w:val="005D17E7"/>
    <w:rsid w:val="005D1841"/>
    <w:rsid w:val="005D199A"/>
    <w:rsid w:val="005D19B0"/>
    <w:rsid w:val="005D1E53"/>
    <w:rsid w:val="005D1F43"/>
    <w:rsid w:val="005D219E"/>
    <w:rsid w:val="005D2244"/>
    <w:rsid w:val="005D23CD"/>
    <w:rsid w:val="005D24BA"/>
    <w:rsid w:val="005D25F4"/>
    <w:rsid w:val="005D2AA8"/>
    <w:rsid w:val="005D30DE"/>
    <w:rsid w:val="005D352A"/>
    <w:rsid w:val="005D3927"/>
    <w:rsid w:val="005D3BE9"/>
    <w:rsid w:val="005D3C15"/>
    <w:rsid w:val="005D3EAF"/>
    <w:rsid w:val="005D45BC"/>
    <w:rsid w:val="005D490F"/>
    <w:rsid w:val="005D49E2"/>
    <w:rsid w:val="005D4B68"/>
    <w:rsid w:val="005D5030"/>
    <w:rsid w:val="005D508A"/>
    <w:rsid w:val="005D5132"/>
    <w:rsid w:val="005D5840"/>
    <w:rsid w:val="005D589A"/>
    <w:rsid w:val="005D60A4"/>
    <w:rsid w:val="005D6562"/>
    <w:rsid w:val="005D670D"/>
    <w:rsid w:val="005D67DF"/>
    <w:rsid w:val="005D6C41"/>
    <w:rsid w:val="005D7872"/>
    <w:rsid w:val="005D7B31"/>
    <w:rsid w:val="005D7B5A"/>
    <w:rsid w:val="005D7BC3"/>
    <w:rsid w:val="005DE7BD"/>
    <w:rsid w:val="005E0523"/>
    <w:rsid w:val="005E05E8"/>
    <w:rsid w:val="005E06A4"/>
    <w:rsid w:val="005E0743"/>
    <w:rsid w:val="005E0866"/>
    <w:rsid w:val="005E0AD0"/>
    <w:rsid w:val="005E0D7E"/>
    <w:rsid w:val="005E12B7"/>
    <w:rsid w:val="005E14F6"/>
    <w:rsid w:val="005E1730"/>
    <w:rsid w:val="005E1C82"/>
    <w:rsid w:val="005E2521"/>
    <w:rsid w:val="005E2593"/>
    <w:rsid w:val="005E2852"/>
    <w:rsid w:val="005E28D2"/>
    <w:rsid w:val="005E2A9C"/>
    <w:rsid w:val="005E2DD2"/>
    <w:rsid w:val="005E2FF6"/>
    <w:rsid w:val="005E3328"/>
    <w:rsid w:val="005E33D4"/>
    <w:rsid w:val="005E34D1"/>
    <w:rsid w:val="005E3A41"/>
    <w:rsid w:val="005E3C15"/>
    <w:rsid w:val="005E3DA5"/>
    <w:rsid w:val="005E4048"/>
    <w:rsid w:val="005E4556"/>
    <w:rsid w:val="005E4702"/>
    <w:rsid w:val="005E470F"/>
    <w:rsid w:val="005E4821"/>
    <w:rsid w:val="005E4B3D"/>
    <w:rsid w:val="005E4C17"/>
    <w:rsid w:val="005E4F99"/>
    <w:rsid w:val="005E532B"/>
    <w:rsid w:val="005E53A4"/>
    <w:rsid w:val="005E54BF"/>
    <w:rsid w:val="005E5521"/>
    <w:rsid w:val="005E55AA"/>
    <w:rsid w:val="005E5685"/>
    <w:rsid w:val="005E57C9"/>
    <w:rsid w:val="005E591F"/>
    <w:rsid w:val="005E5974"/>
    <w:rsid w:val="005E5989"/>
    <w:rsid w:val="005E5D1B"/>
    <w:rsid w:val="005E5D54"/>
    <w:rsid w:val="005E5EFB"/>
    <w:rsid w:val="005E60CF"/>
    <w:rsid w:val="005E6259"/>
    <w:rsid w:val="005E67A2"/>
    <w:rsid w:val="005E6862"/>
    <w:rsid w:val="005E68FF"/>
    <w:rsid w:val="005E6E83"/>
    <w:rsid w:val="005E7241"/>
    <w:rsid w:val="005E7485"/>
    <w:rsid w:val="005E74BA"/>
    <w:rsid w:val="005E7702"/>
    <w:rsid w:val="005E77DD"/>
    <w:rsid w:val="005E7A6E"/>
    <w:rsid w:val="005E7B7C"/>
    <w:rsid w:val="005E7CB1"/>
    <w:rsid w:val="005E7DB7"/>
    <w:rsid w:val="005E7DDF"/>
    <w:rsid w:val="005E7ECE"/>
    <w:rsid w:val="005E7FD8"/>
    <w:rsid w:val="005F019A"/>
    <w:rsid w:val="005F076B"/>
    <w:rsid w:val="005F0A2E"/>
    <w:rsid w:val="005F0C56"/>
    <w:rsid w:val="005F0C7D"/>
    <w:rsid w:val="005F157C"/>
    <w:rsid w:val="005F1865"/>
    <w:rsid w:val="005F18C7"/>
    <w:rsid w:val="005F1FA3"/>
    <w:rsid w:val="005F1FFE"/>
    <w:rsid w:val="005F2381"/>
    <w:rsid w:val="005F2498"/>
    <w:rsid w:val="005F276C"/>
    <w:rsid w:val="005F2933"/>
    <w:rsid w:val="005F2AD1"/>
    <w:rsid w:val="005F2F63"/>
    <w:rsid w:val="005F302E"/>
    <w:rsid w:val="005F32C2"/>
    <w:rsid w:val="005F33D7"/>
    <w:rsid w:val="005F3791"/>
    <w:rsid w:val="005F3F76"/>
    <w:rsid w:val="005F4319"/>
    <w:rsid w:val="005F4433"/>
    <w:rsid w:val="005F47F5"/>
    <w:rsid w:val="005F48C3"/>
    <w:rsid w:val="005F4BA3"/>
    <w:rsid w:val="005F4D43"/>
    <w:rsid w:val="005F4F2F"/>
    <w:rsid w:val="005F51B9"/>
    <w:rsid w:val="005F528A"/>
    <w:rsid w:val="005F529F"/>
    <w:rsid w:val="005F55A2"/>
    <w:rsid w:val="005F576E"/>
    <w:rsid w:val="005F62ED"/>
    <w:rsid w:val="005F659B"/>
    <w:rsid w:val="005F6993"/>
    <w:rsid w:val="005F69D8"/>
    <w:rsid w:val="005F6BDF"/>
    <w:rsid w:val="005F6DC8"/>
    <w:rsid w:val="005F6E25"/>
    <w:rsid w:val="005F703A"/>
    <w:rsid w:val="005F7328"/>
    <w:rsid w:val="005F75AF"/>
    <w:rsid w:val="005F762B"/>
    <w:rsid w:val="005F7729"/>
    <w:rsid w:val="005F796B"/>
    <w:rsid w:val="005F79FE"/>
    <w:rsid w:val="005F7B98"/>
    <w:rsid w:val="005F7E64"/>
    <w:rsid w:val="005F7F7A"/>
    <w:rsid w:val="005F7FE4"/>
    <w:rsid w:val="0060008C"/>
    <w:rsid w:val="0060010B"/>
    <w:rsid w:val="00600237"/>
    <w:rsid w:val="0060037A"/>
    <w:rsid w:val="0060068A"/>
    <w:rsid w:val="00600830"/>
    <w:rsid w:val="00600BBA"/>
    <w:rsid w:val="00600BFC"/>
    <w:rsid w:val="00600FD8"/>
    <w:rsid w:val="006013C0"/>
    <w:rsid w:val="00601497"/>
    <w:rsid w:val="00601D2D"/>
    <w:rsid w:val="0060216C"/>
    <w:rsid w:val="006022A4"/>
    <w:rsid w:val="00602356"/>
    <w:rsid w:val="006023E3"/>
    <w:rsid w:val="00602605"/>
    <w:rsid w:val="0060276C"/>
    <w:rsid w:val="00602EDD"/>
    <w:rsid w:val="00602FB9"/>
    <w:rsid w:val="0060388F"/>
    <w:rsid w:val="00603AEE"/>
    <w:rsid w:val="00603C75"/>
    <w:rsid w:val="006040F2"/>
    <w:rsid w:val="006041B6"/>
    <w:rsid w:val="00604273"/>
    <w:rsid w:val="006042C7"/>
    <w:rsid w:val="00604C05"/>
    <w:rsid w:val="00604CF1"/>
    <w:rsid w:val="00604D9C"/>
    <w:rsid w:val="00604F63"/>
    <w:rsid w:val="00604FE1"/>
    <w:rsid w:val="00605281"/>
    <w:rsid w:val="006055F5"/>
    <w:rsid w:val="0060567A"/>
    <w:rsid w:val="00605B38"/>
    <w:rsid w:val="00605CF5"/>
    <w:rsid w:val="0060622A"/>
    <w:rsid w:val="0060623A"/>
    <w:rsid w:val="00606373"/>
    <w:rsid w:val="00606437"/>
    <w:rsid w:val="006064FA"/>
    <w:rsid w:val="0060687E"/>
    <w:rsid w:val="006068F5"/>
    <w:rsid w:val="00606C7E"/>
    <w:rsid w:val="00606CEF"/>
    <w:rsid w:val="006076A1"/>
    <w:rsid w:val="006076B7"/>
    <w:rsid w:val="006076BE"/>
    <w:rsid w:val="0060770D"/>
    <w:rsid w:val="00607C96"/>
    <w:rsid w:val="006101D9"/>
    <w:rsid w:val="00610A46"/>
    <w:rsid w:val="00610AAE"/>
    <w:rsid w:val="00610AB7"/>
    <w:rsid w:val="00610D00"/>
    <w:rsid w:val="00610EEE"/>
    <w:rsid w:val="0061152A"/>
    <w:rsid w:val="006116E8"/>
    <w:rsid w:val="00612072"/>
    <w:rsid w:val="0061220E"/>
    <w:rsid w:val="00612604"/>
    <w:rsid w:val="00612709"/>
    <w:rsid w:val="00612973"/>
    <w:rsid w:val="00612AD7"/>
    <w:rsid w:val="00612C4F"/>
    <w:rsid w:val="00612F02"/>
    <w:rsid w:val="00612F8A"/>
    <w:rsid w:val="00613092"/>
    <w:rsid w:val="0061310D"/>
    <w:rsid w:val="006138F1"/>
    <w:rsid w:val="006139FD"/>
    <w:rsid w:val="00613CC4"/>
    <w:rsid w:val="00613D4E"/>
    <w:rsid w:val="00613EE5"/>
    <w:rsid w:val="006144AB"/>
    <w:rsid w:val="006145FA"/>
    <w:rsid w:val="0061489A"/>
    <w:rsid w:val="006148DB"/>
    <w:rsid w:val="006148F0"/>
    <w:rsid w:val="00614C2E"/>
    <w:rsid w:val="00614EBF"/>
    <w:rsid w:val="0061594C"/>
    <w:rsid w:val="00615B7A"/>
    <w:rsid w:val="0061612F"/>
    <w:rsid w:val="006161C0"/>
    <w:rsid w:val="00616341"/>
    <w:rsid w:val="0061637F"/>
    <w:rsid w:val="006166BE"/>
    <w:rsid w:val="00616775"/>
    <w:rsid w:val="00616A9F"/>
    <w:rsid w:val="00616EED"/>
    <w:rsid w:val="006170D0"/>
    <w:rsid w:val="006171E5"/>
    <w:rsid w:val="006172FA"/>
    <w:rsid w:val="00617528"/>
    <w:rsid w:val="00617925"/>
    <w:rsid w:val="006179C9"/>
    <w:rsid w:val="006179CE"/>
    <w:rsid w:val="00617B22"/>
    <w:rsid w:val="00617CB6"/>
    <w:rsid w:val="00617F83"/>
    <w:rsid w:val="00617FDD"/>
    <w:rsid w:val="0062012F"/>
    <w:rsid w:val="00620997"/>
    <w:rsid w:val="00620D13"/>
    <w:rsid w:val="00620DFB"/>
    <w:rsid w:val="00620E6F"/>
    <w:rsid w:val="00621089"/>
    <w:rsid w:val="006214A1"/>
    <w:rsid w:val="0062212F"/>
    <w:rsid w:val="00622255"/>
    <w:rsid w:val="006224BB"/>
    <w:rsid w:val="00622AD4"/>
    <w:rsid w:val="00622D9E"/>
    <w:rsid w:val="0062319B"/>
    <w:rsid w:val="00623883"/>
    <w:rsid w:val="00623A80"/>
    <w:rsid w:val="00624740"/>
    <w:rsid w:val="0062475D"/>
    <w:rsid w:val="00624F28"/>
    <w:rsid w:val="00625806"/>
    <w:rsid w:val="006258B0"/>
    <w:rsid w:val="00625E25"/>
    <w:rsid w:val="006260A2"/>
    <w:rsid w:val="006261D5"/>
    <w:rsid w:val="006262E5"/>
    <w:rsid w:val="0062656E"/>
    <w:rsid w:val="006268F9"/>
    <w:rsid w:val="0062695A"/>
    <w:rsid w:val="00626A5F"/>
    <w:rsid w:val="00626A72"/>
    <w:rsid w:val="00626EFB"/>
    <w:rsid w:val="006276DC"/>
    <w:rsid w:val="006276ED"/>
    <w:rsid w:val="0062771B"/>
    <w:rsid w:val="00627725"/>
    <w:rsid w:val="00627757"/>
    <w:rsid w:val="00627C5D"/>
    <w:rsid w:val="00627D82"/>
    <w:rsid w:val="00630068"/>
    <w:rsid w:val="0063055E"/>
    <w:rsid w:val="00630806"/>
    <w:rsid w:val="0063088A"/>
    <w:rsid w:val="006308F7"/>
    <w:rsid w:val="00630A7C"/>
    <w:rsid w:val="00630AD8"/>
    <w:rsid w:val="00630CE3"/>
    <w:rsid w:val="006310BB"/>
    <w:rsid w:val="006310D7"/>
    <w:rsid w:val="006313A4"/>
    <w:rsid w:val="00631774"/>
    <w:rsid w:val="00631890"/>
    <w:rsid w:val="00631C63"/>
    <w:rsid w:val="00631D90"/>
    <w:rsid w:val="00631F60"/>
    <w:rsid w:val="006323A4"/>
    <w:rsid w:val="00632407"/>
    <w:rsid w:val="00632F4D"/>
    <w:rsid w:val="0063332B"/>
    <w:rsid w:val="00633480"/>
    <w:rsid w:val="00633B4D"/>
    <w:rsid w:val="00633E6E"/>
    <w:rsid w:val="00633ECC"/>
    <w:rsid w:val="00633F84"/>
    <w:rsid w:val="00634113"/>
    <w:rsid w:val="00634655"/>
    <w:rsid w:val="006349F5"/>
    <w:rsid w:val="00634AFE"/>
    <w:rsid w:val="00634F4A"/>
    <w:rsid w:val="00635494"/>
    <w:rsid w:val="006358E8"/>
    <w:rsid w:val="00635CBC"/>
    <w:rsid w:val="00635D9D"/>
    <w:rsid w:val="0063645F"/>
    <w:rsid w:val="0063658F"/>
    <w:rsid w:val="0063690C"/>
    <w:rsid w:val="00636D0D"/>
    <w:rsid w:val="00637484"/>
    <w:rsid w:val="00637485"/>
    <w:rsid w:val="00637AFA"/>
    <w:rsid w:val="0063F6A7"/>
    <w:rsid w:val="006406C2"/>
    <w:rsid w:val="00640794"/>
    <w:rsid w:val="00640866"/>
    <w:rsid w:val="00640A6E"/>
    <w:rsid w:val="00640BC4"/>
    <w:rsid w:val="006415E3"/>
    <w:rsid w:val="006415F5"/>
    <w:rsid w:val="006416AA"/>
    <w:rsid w:val="00641767"/>
    <w:rsid w:val="00641C35"/>
    <w:rsid w:val="00641CD6"/>
    <w:rsid w:val="00641F69"/>
    <w:rsid w:val="006420B9"/>
    <w:rsid w:val="0064212C"/>
    <w:rsid w:val="0064248D"/>
    <w:rsid w:val="00642581"/>
    <w:rsid w:val="006426ED"/>
    <w:rsid w:val="00642F48"/>
    <w:rsid w:val="006432F3"/>
    <w:rsid w:val="00643367"/>
    <w:rsid w:val="00643634"/>
    <w:rsid w:val="00643B2F"/>
    <w:rsid w:val="00643C1A"/>
    <w:rsid w:val="006442E9"/>
    <w:rsid w:val="00644327"/>
    <w:rsid w:val="0064446F"/>
    <w:rsid w:val="006444EB"/>
    <w:rsid w:val="00644656"/>
    <w:rsid w:val="0064471B"/>
    <w:rsid w:val="00644D6D"/>
    <w:rsid w:val="00644F52"/>
    <w:rsid w:val="00644FE7"/>
    <w:rsid w:val="0064514A"/>
    <w:rsid w:val="00645350"/>
    <w:rsid w:val="006453AC"/>
    <w:rsid w:val="006455BC"/>
    <w:rsid w:val="006458B7"/>
    <w:rsid w:val="00645A84"/>
    <w:rsid w:val="00645B5D"/>
    <w:rsid w:val="00645C1C"/>
    <w:rsid w:val="00645E8C"/>
    <w:rsid w:val="00646006"/>
    <w:rsid w:val="0064648A"/>
    <w:rsid w:val="00646836"/>
    <w:rsid w:val="006469CD"/>
    <w:rsid w:val="00646B9E"/>
    <w:rsid w:val="00646D6D"/>
    <w:rsid w:val="00646E23"/>
    <w:rsid w:val="006471DD"/>
    <w:rsid w:val="006471F2"/>
    <w:rsid w:val="00647960"/>
    <w:rsid w:val="00647E9C"/>
    <w:rsid w:val="00647F22"/>
    <w:rsid w:val="00647F7B"/>
    <w:rsid w:val="0065029F"/>
    <w:rsid w:val="00650609"/>
    <w:rsid w:val="0065070C"/>
    <w:rsid w:val="00650815"/>
    <w:rsid w:val="00650F70"/>
    <w:rsid w:val="006512AF"/>
    <w:rsid w:val="00651571"/>
    <w:rsid w:val="00651D6E"/>
    <w:rsid w:val="00651ED1"/>
    <w:rsid w:val="00651FA6"/>
    <w:rsid w:val="00652165"/>
    <w:rsid w:val="00652332"/>
    <w:rsid w:val="00652451"/>
    <w:rsid w:val="006524D3"/>
    <w:rsid w:val="00652586"/>
    <w:rsid w:val="006525EA"/>
    <w:rsid w:val="00652D6E"/>
    <w:rsid w:val="00652E98"/>
    <w:rsid w:val="00652FB6"/>
    <w:rsid w:val="0065324B"/>
    <w:rsid w:val="00653400"/>
    <w:rsid w:val="00653657"/>
    <w:rsid w:val="00653988"/>
    <w:rsid w:val="006539C2"/>
    <w:rsid w:val="00653A7E"/>
    <w:rsid w:val="00653AFA"/>
    <w:rsid w:val="00653DB6"/>
    <w:rsid w:val="0065414D"/>
    <w:rsid w:val="00654198"/>
    <w:rsid w:val="0065426E"/>
    <w:rsid w:val="006549E9"/>
    <w:rsid w:val="00654DEE"/>
    <w:rsid w:val="0065504C"/>
    <w:rsid w:val="00655305"/>
    <w:rsid w:val="006557CA"/>
    <w:rsid w:val="00655944"/>
    <w:rsid w:val="00655E3C"/>
    <w:rsid w:val="00655E67"/>
    <w:rsid w:val="00655FFD"/>
    <w:rsid w:val="006561D5"/>
    <w:rsid w:val="00656235"/>
    <w:rsid w:val="00656A56"/>
    <w:rsid w:val="00656AA7"/>
    <w:rsid w:val="0065701E"/>
    <w:rsid w:val="00657059"/>
    <w:rsid w:val="0065721A"/>
    <w:rsid w:val="0065758D"/>
    <w:rsid w:val="006579F7"/>
    <w:rsid w:val="00657A4F"/>
    <w:rsid w:val="00657CF8"/>
    <w:rsid w:val="00657E9B"/>
    <w:rsid w:val="00660400"/>
    <w:rsid w:val="006606CA"/>
    <w:rsid w:val="006606F0"/>
    <w:rsid w:val="0066098C"/>
    <w:rsid w:val="00660CE7"/>
    <w:rsid w:val="0066128B"/>
    <w:rsid w:val="006612C5"/>
    <w:rsid w:val="0066147B"/>
    <w:rsid w:val="00661C9A"/>
    <w:rsid w:val="00661D99"/>
    <w:rsid w:val="00661E8C"/>
    <w:rsid w:val="006620E2"/>
    <w:rsid w:val="006623F6"/>
    <w:rsid w:val="00662951"/>
    <w:rsid w:val="00662BDD"/>
    <w:rsid w:val="00662D41"/>
    <w:rsid w:val="00662DA4"/>
    <w:rsid w:val="00662EAA"/>
    <w:rsid w:val="00663051"/>
    <w:rsid w:val="006633CE"/>
    <w:rsid w:val="00663540"/>
    <w:rsid w:val="006637F2"/>
    <w:rsid w:val="00663ECD"/>
    <w:rsid w:val="00664127"/>
    <w:rsid w:val="00664491"/>
    <w:rsid w:val="006645DD"/>
    <w:rsid w:val="006649A3"/>
    <w:rsid w:val="00664D6F"/>
    <w:rsid w:val="00664DDA"/>
    <w:rsid w:val="00664E6B"/>
    <w:rsid w:val="00665092"/>
    <w:rsid w:val="00665327"/>
    <w:rsid w:val="00665377"/>
    <w:rsid w:val="0066537A"/>
    <w:rsid w:val="0066547E"/>
    <w:rsid w:val="00665A06"/>
    <w:rsid w:val="00665BDE"/>
    <w:rsid w:val="00666042"/>
    <w:rsid w:val="0066610C"/>
    <w:rsid w:val="00666514"/>
    <w:rsid w:val="00666556"/>
    <w:rsid w:val="006666BC"/>
    <w:rsid w:val="006668DF"/>
    <w:rsid w:val="00666EB6"/>
    <w:rsid w:val="0066709F"/>
    <w:rsid w:val="006672CB"/>
    <w:rsid w:val="006673DA"/>
    <w:rsid w:val="006675AD"/>
    <w:rsid w:val="00667704"/>
    <w:rsid w:val="006678F8"/>
    <w:rsid w:val="00667956"/>
    <w:rsid w:val="00667BAC"/>
    <w:rsid w:val="00667E2C"/>
    <w:rsid w:val="006701C8"/>
    <w:rsid w:val="0067077A"/>
    <w:rsid w:val="00670809"/>
    <w:rsid w:val="00670A86"/>
    <w:rsid w:val="00670D34"/>
    <w:rsid w:val="00670DF7"/>
    <w:rsid w:val="00670EC8"/>
    <w:rsid w:val="0067110C"/>
    <w:rsid w:val="00671114"/>
    <w:rsid w:val="006711B5"/>
    <w:rsid w:val="0067124F"/>
    <w:rsid w:val="00671460"/>
    <w:rsid w:val="0067167F"/>
    <w:rsid w:val="006716CD"/>
    <w:rsid w:val="006716E0"/>
    <w:rsid w:val="00671759"/>
    <w:rsid w:val="00671790"/>
    <w:rsid w:val="0067184A"/>
    <w:rsid w:val="00671955"/>
    <w:rsid w:val="00671A97"/>
    <w:rsid w:val="00671B4F"/>
    <w:rsid w:val="00671CDA"/>
    <w:rsid w:val="00671E7A"/>
    <w:rsid w:val="0067208F"/>
    <w:rsid w:val="006722D3"/>
    <w:rsid w:val="006722EF"/>
    <w:rsid w:val="00672516"/>
    <w:rsid w:val="006725B1"/>
    <w:rsid w:val="00672832"/>
    <w:rsid w:val="0067285F"/>
    <w:rsid w:val="0067293C"/>
    <w:rsid w:val="00672B64"/>
    <w:rsid w:val="00672C7C"/>
    <w:rsid w:val="00672FBF"/>
    <w:rsid w:val="0067326E"/>
    <w:rsid w:val="00673662"/>
    <w:rsid w:val="006737B5"/>
    <w:rsid w:val="006738A2"/>
    <w:rsid w:val="00673D48"/>
    <w:rsid w:val="0067409F"/>
    <w:rsid w:val="00674580"/>
    <w:rsid w:val="006745A3"/>
    <w:rsid w:val="0067468C"/>
    <w:rsid w:val="006748C6"/>
    <w:rsid w:val="006749D3"/>
    <w:rsid w:val="0067511A"/>
    <w:rsid w:val="00675323"/>
    <w:rsid w:val="006753AC"/>
    <w:rsid w:val="0067549B"/>
    <w:rsid w:val="006758AF"/>
    <w:rsid w:val="006758E9"/>
    <w:rsid w:val="00675A9B"/>
    <w:rsid w:val="00675B51"/>
    <w:rsid w:val="00675BD6"/>
    <w:rsid w:val="00676206"/>
    <w:rsid w:val="0067665F"/>
    <w:rsid w:val="006767EE"/>
    <w:rsid w:val="00676834"/>
    <w:rsid w:val="00676C16"/>
    <w:rsid w:val="00676D82"/>
    <w:rsid w:val="00676E6E"/>
    <w:rsid w:val="006774A5"/>
    <w:rsid w:val="006776B4"/>
    <w:rsid w:val="006777F9"/>
    <w:rsid w:val="006779A4"/>
    <w:rsid w:val="00677BCC"/>
    <w:rsid w:val="00677FAF"/>
    <w:rsid w:val="00680031"/>
    <w:rsid w:val="006801C1"/>
    <w:rsid w:val="00680221"/>
    <w:rsid w:val="00680417"/>
    <w:rsid w:val="00680A5C"/>
    <w:rsid w:val="00680CCE"/>
    <w:rsid w:val="0068110A"/>
    <w:rsid w:val="00681307"/>
    <w:rsid w:val="006813A6"/>
    <w:rsid w:val="006816F8"/>
    <w:rsid w:val="00681863"/>
    <w:rsid w:val="00681B87"/>
    <w:rsid w:val="00681D1A"/>
    <w:rsid w:val="00681F29"/>
    <w:rsid w:val="00682089"/>
    <w:rsid w:val="00682302"/>
    <w:rsid w:val="00682359"/>
    <w:rsid w:val="00682470"/>
    <w:rsid w:val="006824CB"/>
    <w:rsid w:val="00682701"/>
    <w:rsid w:val="00683064"/>
    <w:rsid w:val="0068308C"/>
    <w:rsid w:val="00683D81"/>
    <w:rsid w:val="00683DAD"/>
    <w:rsid w:val="00683F1D"/>
    <w:rsid w:val="006840F3"/>
    <w:rsid w:val="00684809"/>
    <w:rsid w:val="00684EFB"/>
    <w:rsid w:val="00684F52"/>
    <w:rsid w:val="00684F85"/>
    <w:rsid w:val="0068506D"/>
    <w:rsid w:val="0068528C"/>
    <w:rsid w:val="0068550A"/>
    <w:rsid w:val="00685543"/>
    <w:rsid w:val="00685683"/>
    <w:rsid w:val="0068581A"/>
    <w:rsid w:val="00685C38"/>
    <w:rsid w:val="00685FBB"/>
    <w:rsid w:val="006860C1"/>
    <w:rsid w:val="00686281"/>
    <w:rsid w:val="00686B74"/>
    <w:rsid w:val="00686EEB"/>
    <w:rsid w:val="00686FCD"/>
    <w:rsid w:val="006871BB"/>
    <w:rsid w:val="00687488"/>
    <w:rsid w:val="006876B4"/>
    <w:rsid w:val="00687F4B"/>
    <w:rsid w:val="006907A6"/>
    <w:rsid w:val="00691D21"/>
    <w:rsid w:val="00691E3F"/>
    <w:rsid w:val="00692121"/>
    <w:rsid w:val="00692148"/>
    <w:rsid w:val="006922C3"/>
    <w:rsid w:val="0069242C"/>
    <w:rsid w:val="00692C43"/>
    <w:rsid w:val="00693053"/>
    <w:rsid w:val="006932EA"/>
    <w:rsid w:val="00693546"/>
    <w:rsid w:val="00693578"/>
    <w:rsid w:val="0069385B"/>
    <w:rsid w:val="00693927"/>
    <w:rsid w:val="00693A90"/>
    <w:rsid w:val="00693BC6"/>
    <w:rsid w:val="00693D2D"/>
    <w:rsid w:val="006944EF"/>
    <w:rsid w:val="00694957"/>
    <w:rsid w:val="006949EB"/>
    <w:rsid w:val="00694A86"/>
    <w:rsid w:val="00694CF8"/>
    <w:rsid w:val="00694D4C"/>
    <w:rsid w:val="00695198"/>
    <w:rsid w:val="00695746"/>
    <w:rsid w:val="00695A7C"/>
    <w:rsid w:val="00695D84"/>
    <w:rsid w:val="006960EA"/>
    <w:rsid w:val="0069646C"/>
    <w:rsid w:val="0069657C"/>
    <w:rsid w:val="00696A09"/>
    <w:rsid w:val="00696C15"/>
    <w:rsid w:val="00696CE2"/>
    <w:rsid w:val="00696F94"/>
    <w:rsid w:val="006970BE"/>
    <w:rsid w:val="006972AC"/>
    <w:rsid w:val="00697319"/>
    <w:rsid w:val="006978B3"/>
    <w:rsid w:val="006979F9"/>
    <w:rsid w:val="00697A8F"/>
    <w:rsid w:val="006A03F7"/>
    <w:rsid w:val="006A0585"/>
    <w:rsid w:val="006A0AD9"/>
    <w:rsid w:val="006A0C74"/>
    <w:rsid w:val="006A0EBD"/>
    <w:rsid w:val="006A1192"/>
    <w:rsid w:val="006A1311"/>
    <w:rsid w:val="006A1416"/>
    <w:rsid w:val="006A16B9"/>
    <w:rsid w:val="006A1A15"/>
    <w:rsid w:val="006A1DDE"/>
    <w:rsid w:val="006A22D0"/>
    <w:rsid w:val="006A232F"/>
    <w:rsid w:val="006A2A6E"/>
    <w:rsid w:val="006A2AE7"/>
    <w:rsid w:val="006A2EEF"/>
    <w:rsid w:val="006A3103"/>
    <w:rsid w:val="006A3608"/>
    <w:rsid w:val="006A3A09"/>
    <w:rsid w:val="006A3BA7"/>
    <w:rsid w:val="006A3D17"/>
    <w:rsid w:val="006A3F17"/>
    <w:rsid w:val="006A40E4"/>
    <w:rsid w:val="006A4247"/>
    <w:rsid w:val="006A460F"/>
    <w:rsid w:val="006A46F5"/>
    <w:rsid w:val="006A49AD"/>
    <w:rsid w:val="006A4A92"/>
    <w:rsid w:val="006A4AD6"/>
    <w:rsid w:val="006A4C1B"/>
    <w:rsid w:val="006A4E7E"/>
    <w:rsid w:val="006A4F7F"/>
    <w:rsid w:val="006A5017"/>
    <w:rsid w:val="006A513A"/>
    <w:rsid w:val="006A54C6"/>
    <w:rsid w:val="006A5682"/>
    <w:rsid w:val="006A58C0"/>
    <w:rsid w:val="006A5B03"/>
    <w:rsid w:val="006A5D66"/>
    <w:rsid w:val="006A5EC9"/>
    <w:rsid w:val="006A67B2"/>
    <w:rsid w:val="006A6AAD"/>
    <w:rsid w:val="006A6AF8"/>
    <w:rsid w:val="006A6BF2"/>
    <w:rsid w:val="006A6D04"/>
    <w:rsid w:val="006A709A"/>
    <w:rsid w:val="006A7162"/>
    <w:rsid w:val="006A71C6"/>
    <w:rsid w:val="006A77CC"/>
    <w:rsid w:val="006A7AF0"/>
    <w:rsid w:val="006A7B17"/>
    <w:rsid w:val="006A7BEE"/>
    <w:rsid w:val="006A7C5A"/>
    <w:rsid w:val="006A7D50"/>
    <w:rsid w:val="006A7D58"/>
    <w:rsid w:val="006A7E34"/>
    <w:rsid w:val="006B03DA"/>
    <w:rsid w:val="006B05BD"/>
    <w:rsid w:val="006B079E"/>
    <w:rsid w:val="006B0AA0"/>
    <w:rsid w:val="006B0B70"/>
    <w:rsid w:val="006B0C9A"/>
    <w:rsid w:val="006B0E64"/>
    <w:rsid w:val="006B1A71"/>
    <w:rsid w:val="006B21D7"/>
    <w:rsid w:val="006B2479"/>
    <w:rsid w:val="006B24C7"/>
    <w:rsid w:val="006B25A4"/>
    <w:rsid w:val="006B26B7"/>
    <w:rsid w:val="006B2C22"/>
    <w:rsid w:val="006B2E43"/>
    <w:rsid w:val="006B30D8"/>
    <w:rsid w:val="006B32D5"/>
    <w:rsid w:val="006B3A20"/>
    <w:rsid w:val="006B4138"/>
    <w:rsid w:val="006B421F"/>
    <w:rsid w:val="006B4245"/>
    <w:rsid w:val="006B4280"/>
    <w:rsid w:val="006B45CF"/>
    <w:rsid w:val="006B4CB4"/>
    <w:rsid w:val="006B4F9F"/>
    <w:rsid w:val="006B55DC"/>
    <w:rsid w:val="006B58B9"/>
    <w:rsid w:val="006B5A38"/>
    <w:rsid w:val="006B5B48"/>
    <w:rsid w:val="006B5E33"/>
    <w:rsid w:val="006B6156"/>
    <w:rsid w:val="006B64F6"/>
    <w:rsid w:val="006B65B8"/>
    <w:rsid w:val="006B6A60"/>
    <w:rsid w:val="006B700B"/>
    <w:rsid w:val="006B7465"/>
    <w:rsid w:val="006B78DA"/>
    <w:rsid w:val="006B7B4C"/>
    <w:rsid w:val="006B7D3C"/>
    <w:rsid w:val="006B7EBD"/>
    <w:rsid w:val="006C0081"/>
    <w:rsid w:val="006C0105"/>
    <w:rsid w:val="006C015B"/>
    <w:rsid w:val="006C03E5"/>
    <w:rsid w:val="006C0718"/>
    <w:rsid w:val="006C0E4D"/>
    <w:rsid w:val="006C13E1"/>
    <w:rsid w:val="006C19B2"/>
    <w:rsid w:val="006C1A83"/>
    <w:rsid w:val="006C1AD5"/>
    <w:rsid w:val="006C1C37"/>
    <w:rsid w:val="006C1F68"/>
    <w:rsid w:val="006C1FCC"/>
    <w:rsid w:val="006C1FDA"/>
    <w:rsid w:val="006C2322"/>
    <w:rsid w:val="006C2908"/>
    <w:rsid w:val="006C2D68"/>
    <w:rsid w:val="006C312C"/>
    <w:rsid w:val="006C31A6"/>
    <w:rsid w:val="006C3545"/>
    <w:rsid w:val="006C39F9"/>
    <w:rsid w:val="006C3B36"/>
    <w:rsid w:val="006C3CE7"/>
    <w:rsid w:val="006C4080"/>
    <w:rsid w:val="006C41B5"/>
    <w:rsid w:val="006C4241"/>
    <w:rsid w:val="006C4546"/>
    <w:rsid w:val="006C4731"/>
    <w:rsid w:val="006C4925"/>
    <w:rsid w:val="006C4FFC"/>
    <w:rsid w:val="006C50DF"/>
    <w:rsid w:val="006C53F0"/>
    <w:rsid w:val="006C54A9"/>
    <w:rsid w:val="006C5608"/>
    <w:rsid w:val="006C5676"/>
    <w:rsid w:val="006C5E22"/>
    <w:rsid w:val="006C5F2F"/>
    <w:rsid w:val="006C627D"/>
    <w:rsid w:val="006C6388"/>
    <w:rsid w:val="006C645E"/>
    <w:rsid w:val="006C6610"/>
    <w:rsid w:val="006C679A"/>
    <w:rsid w:val="006C6807"/>
    <w:rsid w:val="006C681F"/>
    <w:rsid w:val="006C70DC"/>
    <w:rsid w:val="006C7145"/>
    <w:rsid w:val="006C74C3"/>
    <w:rsid w:val="006C7857"/>
    <w:rsid w:val="006C7AB2"/>
    <w:rsid w:val="006C7F00"/>
    <w:rsid w:val="006C7FE5"/>
    <w:rsid w:val="006D026B"/>
    <w:rsid w:val="006D0981"/>
    <w:rsid w:val="006D0A04"/>
    <w:rsid w:val="006D0A96"/>
    <w:rsid w:val="006D1339"/>
    <w:rsid w:val="006D1342"/>
    <w:rsid w:val="006D13A7"/>
    <w:rsid w:val="006D14D8"/>
    <w:rsid w:val="006D18EE"/>
    <w:rsid w:val="006D1EDD"/>
    <w:rsid w:val="006D1EEF"/>
    <w:rsid w:val="006D22F6"/>
    <w:rsid w:val="006D29FB"/>
    <w:rsid w:val="006D2E73"/>
    <w:rsid w:val="006D2F71"/>
    <w:rsid w:val="006D37C3"/>
    <w:rsid w:val="006D38FA"/>
    <w:rsid w:val="006D3995"/>
    <w:rsid w:val="006D3A05"/>
    <w:rsid w:val="006D3F52"/>
    <w:rsid w:val="006D4228"/>
    <w:rsid w:val="006D46A9"/>
    <w:rsid w:val="006D4A92"/>
    <w:rsid w:val="006D4F90"/>
    <w:rsid w:val="006D52DE"/>
    <w:rsid w:val="006D533C"/>
    <w:rsid w:val="006D54B0"/>
    <w:rsid w:val="006D552E"/>
    <w:rsid w:val="006D5562"/>
    <w:rsid w:val="006D55D5"/>
    <w:rsid w:val="006D5773"/>
    <w:rsid w:val="006D57A8"/>
    <w:rsid w:val="006D5926"/>
    <w:rsid w:val="006D5B11"/>
    <w:rsid w:val="006D5C49"/>
    <w:rsid w:val="006D5F4B"/>
    <w:rsid w:val="006D6248"/>
    <w:rsid w:val="006D6540"/>
    <w:rsid w:val="006D6942"/>
    <w:rsid w:val="006D6A70"/>
    <w:rsid w:val="006D6A75"/>
    <w:rsid w:val="006D6D3F"/>
    <w:rsid w:val="006D6D4E"/>
    <w:rsid w:val="006D75EF"/>
    <w:rsid w:val="006D76BF"/>
    <w:rsid w:val="006D7877"/>
    <w:rsid w:val="006D798E"/>
    <w:rsid w:val="006D7D51"/>
    <w:rsid w:val="006D7E06"/>
    <w:rsid w:val="006E00B7"/>
    <w:rsid w:val="006E00F8"/>
    <w:rsid w:val="006E068F"/>
    <w:rsid w:val="006E080C"/>
    <w:rsid w:val="006E0916"/>
    <w:rsid w:val="006E0CB2"/>
    <w:rsid w:val="006E0E30"/>
    <w:rsid w:val="006E0F27"/>
    <w:rsid w:val="006E1006"/>
    <w:rsid w:val="006E103A"/>
    <w:rsid w:val="006E147E"/>
    <w:rsid w:val="006E1492"/>
    <w:rsid w:val="006E14CE"/>
    <w:rsid w:val="006E18D7"/>
    <w:rsid w:val="006E1CFD"/>
    <w:rsid w:val="006E20E4"/>
    <w:rsid w:val="006E21F3"/>
    <w:rsid w:val="006E2291"/>
    <w:rsid w:val="006E2324"/>
    <w:rsid w:val="006E2432"/>
    <w:rsid w:val="006E26EB"/>
    <w:rsid w:val="006E2716"/>
    <w:rsid w:val="006E2752"/>
    <w:rsid w:val="006E2CC3"/>
    <w:rsid w:val="006E2D11"/>
    <w:rsid w:val="006E3165"/>
    <w:rsid w:val="006E3378"/>
    <w:rsid w:val="006E3954"/>
    <w:rsid w:val="006E39A0"/>
    <w:rsid w:val="006E3DEA"/>
    <w:rsid w:val="006E3E76"/>
    <w:rsid w:val="006E4184"/>
    <w:rsid w:val="006E4234"/>
    <w:rsid w:val="006E4242"/>
    <w:rsid w:val="006E424A"/>
    <w:rsid w:val="006E489C"/>
    <w:rsid w:val="006E4CFA"/>
    <w:rsid w:val="006E54A0"/>
    <w:rsid w:val="006E56C8"/>
    <w:rsid w:val="006E58F2"/>
    <w:rsid w:val="006E59D7"/>
    <w:rsid w:val="006E5DEA"/>
    <w:rsid w:val="006E6132"/>
    <w:rsid w:val="006E6211"/>
    <w:rsid w:val="006E6414"/>
    <w:rsid w:val="006E6AB8"/>
    <w:rsid w:val="006E6DC6"/>
    <w:rsid w:val="006E712A"/>
    <w:rsid w:val="006E7539"/>
    <w:rsid w:val="006E766E"/>
    <w:rsid w:val="006E7A54"/>
    <w:rsid w:val="006E7EEB"/>
    <w:rsid w:val="006F02CB"/>
    <w:rsid w:val="006F0317"/>
    <w:rsid w:val="006F0417"/>
    <w:rsid w:val="006F04DD"/>
    <w:rsid w:val="006F0D9E"/>
    <w:rsid w:val="006F0EE1"/>
    <w:rsid w:val="006F0F11"/>
    <w:rsid w:val="006F12C3"/>
    <w:rsid w:val="006F1541"/>
    <w:rsid w:val="006F1696"/>
    <w:rsid w:val="006F1706"/>
    <w:rsid w:val="006F1885"/>
    <w:rsid w:val="006F19C5"/>
    <w:rsid w:val="006F1AD6"/>
    <w:rsid w:val="006F1BBF"/>
    <w:rsid w:val="006F1C47"/>
    <w:rsid w:val="006F1E0E"/>
    <w:rsid w:val="006F1E87"/>
    <w:rsid w:val="006F21AB"/>
    <w:rsid w:val="006F2483"/>
    <w:rsid w:val="006F2559"/>
    <w:rsid w:val="006F26EF"/>
    <w:rsid w:val="006F2861"/>
    <w:rsid w:val="006F306F"/>
    <w:rsid w:val="006F37A4"/>
    <w:rsid w:val="006F38A5"/>
    <w:rsid w:val="006F3A06"/>
    <w:rsid w:val="006F3C11"/>
    <w:rsid w:val="006F3D2B"/>
    <w:rsid w:val="006F47E3"/>
    <w:rsid w:val="006F4ADE"/>
    <w:rsid w:val="006F4F4E"/>
    <w:rsid w:val="006F505E"/>
    <w:rsid w:val="006F5209"/>
    <w:rsid w:val="006F535A"/>
    <w:rsid w:val="006F56DD"/>
    <w:rsid w:val="006F5787"/>
    <w:rsid w:val="006F57F0"/>
    <w:rsid w:val="006F5884"/>
    <w:rsid w:val="006F5C15"/>
    <w:rsid w:val="006F5C28"/>
    <w:rsid w:val="006F5D99"/>
    <w:rsid w:val="006F5E3F"/>
    <w:rsid w:val="006F60A9"/>
    <w:rsid w:val="006F6DD3"/>
    <w:rsid w:val="006F6E6E"/>
    <w:rsid w:val="006F6FF3"/>
    <w:rsid w:val="006F74F1"/>
    <w:rsid w:val="006F7B9E"/>
    <w:rsid w:val="006F7F33"/>
    <w:rsid w:val="00700074"/>
    <w:rsid w:val="0070029B"/>
    <w:rsid w:val="0070049E"/>
    <w:rsid w:val="00700554"/>
    <w:rsid w:val="00700677"/>
    <w:rsid w:val="007007E6"/>
    <w:rsid w:val="007007F7"/>
    <w:rsid w:val="007014EE"/>
    <w:rsid w:val="007015C5"/>
    <w:rsid w:val="007017AD"/>
    <w:rsid w:val="0070185F"/>
    <w:rsid w:val="00701A78"/>
    <w:rsid w:val="007020BF"/>
    <w:rsid w:val="00702100"/>
    <w:rsid w:val="00702147"/>
    <w:rsid w:val="00702D0E"/>
    <w:rsid w:val="0070342E"/>
    <w:rsid w:val="00703487"/>
    <w:rsid w:val="0070348F"/>
    <w:rsid w:val="0070361F"/>
    <w:rsid w:val="0070365E"/>
    <w:rsid w:val="00703735"/>
    <w:rsid w:val="007038CB"/>
    <w:rsid w:val="00703B01"/>
    <w:rsid w:val="00703E19"/>
    <w:rsid w:val="00704411"/>
    <w:rsid w:val="007044B7"/>
    <w:rsid w:val="00704556"/>
    <w:rsid w:val="00704C54"/>
    <w:rsid w:val="00704FE6"/>
    <w:rsid w:val="00705066"/>
    <w:rsid w:val="0070568E"/>
    <w:rsid w:val="00705758"/>
    <w:rsid w:val="00705955"/>
    <w:rsid w:val="007059F0"/>
    <w:rsid w:val="00705A1A"/>
    <w:rsid w:val="00705B43"/>
    <w:rsid w:val="007060B3"/>
    <w:rsid w:val="00706547"/>
    <w:rsid w:val="0070671F"/>
    <w:rsid w:val="00707506"/>
    <w:rsid w:val="007079A7"/>
    <w:rsid w:val="00707FFE"/>
    <w:rsid w:val="00710A6B"/>
    <w:rsid w:val="00710B66"/>
    <w:rsid w:val="00710FC1"/>
    <w:rsid w:val="00711899"/>
    <w:rsid w:val="00711F05"/>
    <w:rsid w:val="007123F4"/>
    <w:rsid w:val="007124DC"/>
    <w:rsid w:val="00712A9D"/>
    <w:rsid w:val="00712D33"/>
    <w:rsid w:val="00712D80"/>
    <w:rsid w:val="00712EA0"/>
    <w:rsid w:val="00712F5D"/>
    <w:rsid w:val="00713012"/>
    <w:rsid w:val="007133BA"/>
    <w:rsid w:val="00713B6E"/>
    <w:rsid w:val="00713D88"/>
    <w:rsid w:val="00713E31"/>
    <w:rsid w:val="00713FB3"/>
    <w:rsid w:val="00714038"/>
    <w:rsid w:val="0071495A"/>
    <w:rsid w:val="00714A3F"/>
    <w:rsid w:val="00714D51"/>
    <w:rsid w:val="00714FA4"/>
    <w:rsid w:val="00714FBD"/>
    <w:rsid w:val="00715028"/>
    <w:rsid w:val="00715049"/>
    <w:rsid w:val="0071521C"/>
    <w:rsid w:val="007152F0"/>
    <w:rsid w:val="0071532D"/>
    <w:rsid w:val="007153D3"/>
    <w:rsid w:val="00715476"/>
    <w:rsid w:val="00715764"/>
    <w:rsid w:val="00715992"/>
    <w:rsid w:val="00715B0B"/>
    <w:rsid w:val="00715E1C"/>
    <w:rsid w:val="007166AF"/>
    <w:rsid w:val="00716775"/>
    <w:rsid w:val="00716798"/>
    <w:rsid w:val="00716DB3"/>
    <w:rsid w:val="0071700B"/>
    <w:rsid w:val="007171D6"/>
    <w:rsid w:val="00717362"/>
    <w:rsid w:val="00717421"/>
    <w:rsid w:val="0071752E"/>
    <w:rsid w:val="007175F8"/>
    <w:rsid w:val="00717ACC"/>
    <w:rsid w:val="00717AF8"/>
    <w:rsid w:val="00717C66"/>
    <w:rsid w:val="00717CAB"/>
    <w:rsid w:val="00717FCA"/>
    <w:rsid w:val="00720470"/>
    <w:rsid w:val="00720477"/>
    <w:rsid w:val="0072072D"/>
    <w:rsid w:val="00720919"/>
    <w:rsid w:val="00720951"/>
    <w:rsid w:val="00720F20"/>
    <w:rsid w:val="00721620"/>
    <w:rsid w:val="0072190A"/>
    <w:rsid w:val="0072190D"/>
    <w:rsid w:val="0072198B"/>
    <w:rsid w:val="00721A88"/>
    <w:rsid w:val="00721E31"/>
    <w:rsid w:val="007224DA"/>
    <w:rsid w:val="007225E0"/>
    <w:rsid w:val="00722A0F"/>
    <w:rsid w:val="00722B27"/>
    <w:rsid w:val="00722C99"/>
    <w:rsid w:val="00722DF0"/>
    <w:rsid w:val="00722F8D"/>
    <w:rsid w:val="007231F8"/>
    <w:rsid w:val="00723212"/>
    <w:rsid w:val="00723CDD"/>
    <w:rsid w:val="0072425A"/>
    <w:rsid w:val="0072434F"/>
    <w:rsid w:val="0072437B"/>
    <w:rsid w:val="00724415"/>
    <w:rsid w:val="00724460"/>
    <w:rsid w:val="00724496"/>
    <w:rsid w:val="0072453B"/>
    <w:rsid w:val="00724A5E"/>
    <w:rsid w:val="00724B34"/>
    <w:rsid w:val="00724BA4"/>
    <w:rsid w:val="00724C65"/>
    <w:rsid w:val="00724CBB"/>
    <w:rsid w:val="00725274"/>
    <w:rsid w:val="0072527F"/>
    <w:rsid w:val="007256A4"/>
    <w:rsid w:val="00725D23"/>
    <w:rsid w:val="00725E5A"/>
    <w:rsid w:val="0072659D"/>
    <w:rsid w:val="00726FBB"/>
    <w:rsid w:val="0072704C"/>
    <w:rsid w:val="00727BE1"/>
    <w:rsid w:val="00727EDD"/>
    <w:rsid w:val="00730126"/>
    <w:rsid w:val="00730264"/>
    <w:rsid w:val="0073093D"/>
    <w:rsid w:val="00730A48"/>
    <w:rsid w:val="00730B8F"/>
    <w:rsid w:val="00730C13"/>
    <w:rsid w:val="00730E39"/>
    <w:rsid w:val="00730E7C"/>
    <w:rsid w:val="00730EED"/>
    <w:rsid w:val="00730F1E"/>
    <w:rsid w:val="00731499"/>
    <w:rsid w:val="007314AE"/>
    <w:rsid w:val="0073177B"/>
    <w:rsid w:val="0073182A"/>
    <w:rsid w:val="0073191D"/>
    <w:rsid w:val="00731960"/>
    <w:rsid w:val="007319E2"/>
    <w:rsid w:val="00731A52"/>
    <w:rsid w:val="00731BB3"/>
    <w:rsid w:val="00731D2C"/>
    <w:rsid w:val="00731E1A"/>
    <w:rsid w:val="00731EFE"/>
    <w:rsid w:val="00731FD3"/>
    <w:rsid w:val="00732507"/>
    <w:rsid w:val="007326C2"/>
    <w:rsid w:val="00732715"/>
    <w:rsid w:val="00732BE5"/>
    <w:rsid w:val="00732CE2"/>
    <w:rsid w:val="007330CE"/>
    <w:rsid w:val="007335D0"/>
    <w:rsid w:val="0073377D"/>
    <w:rsid w:val="007337BB"/>
    <w:rsid w:val="00733B6C"/>
    <w:rsid w:val="00733EF2"/>
    <w:rsid w:val="00734677"/>
    <w:rsid w:val="00734856"/>
    <w:rsid w:val="00734C84"/>
    <w:rsid w:val="00734DAF"/>
    <w:rsid w:val="007359F4"/>
    <w:rsid w:val="00735B58"/>
    <w:rsid w:val="00735DDC"/>
    <w:rsid w:val="00735F02"/>
    <w:rsid w:val="00736108"/>
    <w:rsid w:val="007363D9"/>
    <w:rsid w:val="00736471"/>
    <w:rsid w:val="00736632"/>
    <w:rsid w:val="0073686E"/>
    <w:rsid w:val="00736B75"/>
    <w:rsid w:val="00736B9B"/>
    <w:rsid w:val="00736C02"/>
    <w:rsid w:val="007371A4"/>
    <w:rsid w:val="007371A7"/>
    <w:rsid w:val="007374CB"/>
    <w:rsid w:val="007375A8"/>
    <w:rsid w:val="007375D0"/>
    <w:rsid w:val="00737698"/>
    <w:rsid w:val="00737C71"/>
    <w:rsid w:val="00737F50"/>
    <w:rsid w:val="00740142"/>
    <w:rsid w:val="0074030B"/>
    <w:rsid w:val="00740374"/>
    <w:rsid w:val="0074049C"/>
    <w:rsid w:val="0074062C"/>
    <w:rsid w:val="00740A4D"/>
    <w:rsid w:val="00740A79"/>
    <w:rsid w:val="007410D2"/>
    <w:rsid w:val="00741145"/>
    <w:rsid w:val="0074130D"/>
    <w:rsid w:val="00741DF1"/>
    <w:rsid w:val="007420AF"/>
    <w:rsid w:val="007421D5"/>
    <w:rsid w:val="007421E9"/>
    <w:rsid w:val="00742317"/>
    <w:rsid w:val="007423DD"/>
    <w:rsid w:val="00742654"/>
    <w:rsid w:val="00742854"/>
    <w:rsid w:val="00742A0E"/>
    <w:rsid w:val="00742DFE"/>
    <w:rsid w:val="007431D4"/>
    <w:rsid w:val="007437E6"/>
    <w:rsid w:val="007438B6"/>
    <w:rsid w:val="0074399E"/>
    <w:rsid w:val="007439C5"/>
    <w:rsid w:val="00743D75"/>
    <w:rsid w:val="00743DB7"/>
    <w:rsid w:val="00744130"/>
    <w:rsid w:val="007443ED"/>
    <w:rsid w:val="0074445A"/>
    <w:rsid w:val="00744645"/>
    <w:rsid w:val="0074497C"/>
    <w:rsid w:val="00744FB8"/>
    <w:rsid w:val="007450BD"/>
    <w:rsid w:val="00745908"/>
    <w:rsid w:val="00745AC9"/>
    <w:rsid w:val="00745C33"/>
    <w:rsid w:val="00745E96"/>
    <w:rsid w:val="00746637"/>
    <w:rsid w:val="0074676A"/>
    <w:rsid w:val="00746890"/>
    <w:rsid w:val="00746927"/>
    <w:rsid w:val="00746D91"/>
    <w:rsid w:val="007474F5"/>
    <w:rsid w:val="00747598"/>
    <w:rsid w:val="00747870"/>
    <w:rsid w:val="007479CA"/>
    <w:rsid w:val="007500FC"/>
    <w:rsid w:val="0075063A"/>
    <w:rsid w:val="007507D4"/>
    <w:rsid w:val="00750B6C"/>
    <w:rsid w:val="00751042"/>
    <w:rsid w:val="00751250"/>
    <w:rsid w:val="007514EA"/>
    <w:rsid w:val="0075152C"/>
    <w:rsid w:val="007517BA"/>
    <w:rsid w:val="007518C2"/>
    <w:rsid w:val="00751AE8"/>
    <w:rsid w:val="00751B56"/>
    <w:rsid w:val="00751FB1"/>
    <w:rsid w:val="00752113"/>
    <w:rsid w:val="00752152"/>
    <w:rsid w:val="007525BA"/>
    <w:rsid w:val="0075266E"/>
    <w:rsid w:val="00752892"/>
    <w:rsid w:val="007528CD"/>
    <w:rsid w:val="0075298A"/>
    <w:rsid w:val="00752AE3"/>
    <w:rsid w:val="00752D36"/>
    <w:rsid w:val="00752D48"/>
    <w:rsid w:val="00752E3D"/>
    <w:rsid w:val="00752FF7"/>
    <w:rsid w:val="007532FF"/>
    <w:rsid w:val="007536FD"/>
    <w:rsid w:val="00753ADD"/>
    <w:rsid w:val="00753B99"/>
    <w:rsid w:val="00753BF3"/>
    <w:rsid w:val="00753C01"/>
    <w:rsid w:val="00754053"/>
    <w:rsid w:val="00754605"/>
    <w:rsid w:val="00754A0E"/>
    <w:rsid w:val="00754B84"/>
    <w:rsid w:val="00754E72"/>
    <w:rsid w:val="00754FFB"/>
    <w:rsid w:val="0075580E"/>
    <w:rsid w:val="00755D36"/>
    <w:rsid w:val="00756514"/>
    <w:rsid w:val="00756593"/>
    <w:rsid w:val="00756C36"/>
    <w:rsid w:val="00756EBC"/>
    <w:rsid w:val="00756F60"/>
    <w:rsid w:val="007570D4"/>
    <w:rsid w:val="00757130"/>
    <w:rsid w:val="00757154"/>
    <w:rsid w:val="0075738C"/>
    <w:rsid w:val="0075743F"/>
    <w:rsid w:val="00757A0C"/>
    <w:rsid w:val="00757A29"/>
    <w:rsid w:val="00757C4F"/>
    <w:rsid w:val="00757E52"/>
    <w:rsid w:val="00757EDB"/>
    <w:rsid w:val="00757FCF"/>
    <w:rsid w:val="007603F1"/>
    <w:rsid w:val="0076048A"/>
    <w:rsid w:val="00760E34"/>
    <w:rsid w:val="007611DB"/>
    <w:rsid w:val="007611E2"/>
    <w:rsid w:val="00761210"/>
    <w:rsid w:val="00761295"/>
    <w:rsid w:val="0076132A"/>
    <w:rsid w:val="007613B0"/>
    <w:rsid w:val="00761449"/>
    <w:rsid w:val="00761526"/>
    <w:rsid w:val="007618AC"/>
    <w:rsid w:val="007619E3"/>
    <w:rsid w:val="00761D8B"/>
    <w:rsid w:val="00761E25"/>
    <w:rsid w:val="00761FE4"/>
    <w:rsid w:val="0076212A"/>
    <w:rsid w:val="007622A6"/>
    <w:rsid w:val="007625FE"/>
    <w:rsid w:val="00762759"/>
    <w:rsid w:val="00762771"/>
    <w:rsid w:val="0076280E"/>
    <w:rsid w:val="00762CC4"/>
    <w:rsid w:val="00762FB0"/>
    <w:rsid w:val="00762FF9"/>
    <w:rsid w:val="007632B1"/>
    <w:rsid w:val="00763762"/>
    <w:rsid w:val="007638C0"/>
    <w:rsid w:val="00763ACD"/>
    <w:rsid w:val="00763D94"/>
    <w:rsid w:val="00764014"/>
    <w:rsid w:val="007641AD"/>
    <w:rsid w:val="0076420C"/>
    <w:rsid w:val="007642E7"/>
    <w:rsid w:val="00764448"/>
    <w:rsid w:val="007644F3"/>
    <w:rsid w:val="00764557"/>
    <w:rsid w:val="00764564"/>
    <w:rsid w:val="0076496C"/>
    <w:rsid w:val="00764CED"/>
    <w:rsid w:val="00764E07"/>
    <w:rsid w:val="00765192"/>
    <w:rsid w:val="007651D4"/>
    <w:rsid w:val="00765291"/>
    <w:rsid w:val="007652C3"/>
    <w:rsid w:val="00765549"/>
    <w:rsid w:val="0076573C"/>
    <w:rsid w:val="00765AAF"/>
    <w:rsid w:val="00765CCE"/>
    <w:rsid w:val="00765E9F"/>
    <w:rsid w:val="007660F7"/>
    <w:rsid w:val="007662A4"/>
    <w:rsid w:val="00766399"/>
    <w:rsid w:val="007663AC"/>
    <w:rsid w:val="007663F7"/>
    <w:rsid w:val="00766680"/>
    <w:rsid w:val="00766B94"/>
    <w:rsid w:val="00766CD6"/>
    <w:rsid w:val="00766E46"/>
    <w:rsid w:val="00767048"/>
    <w:rsid w:val="007671D3"/>
    <w:rsid w:val="00767768"/>
    <w:rsid w:val="00767933"/>
    <w:rsid w:val="00767A01"/>
    <w:rsid w:val="00767A39"/>
    <w:rsid w:val="00767C79"/>
    <w:rsid w:val="00767D10"/>
    <w:rsid w:val="00767E8F"/>
    <w:rsid w:val="00770055"/>
    <w:rsid w:val="007700B8"/>
    <w:rsid w:val="00770360"/>
    <w:rsid w:val="0077038C"/>
    <w:rsid w:val="007708C9"/>
    <w:rsid w:val="0077099C"/>
    <w:rsid w:val="00770B24"/>
    <w:rsid w:val="00770C03"/>
    <w:rsid w:val="007711F3"/>
    <w:rsid w:val="007712EA"/>
    <w:rsid w:val="007713DF"/>
    <w:rsid w:val="0077144B"/>
    <w:rsid w:val="007715CA"/>
    <w:rsid w:val="00771C71"/>
    <w:rsid w:val="00771D4E"/>
    <w:rsid w:val="00771FC4"/>
    <w:rsid w:val="007722AB"/>
    <w:rsid w:val="007724AE"/>
    <w:rsid w:val="007724EB"/>
    <w:rsid w:val="0077266F"/>
    <w:rsid w:val="00772790"/>
    <w:rsid w:val="00772E26"/>
    <w:rsid w:val="00772EBC"/>
    <w:rsid w:val="00773035"/>
    <w:rsid w:val="00773079"/>
    <w:rsid w:val="007733AE"/>
    <w:rsid w:val="00773530"/>
    <w:rsid w:val="00773822"/>
    <w:rsid w:val="007738AA"/>
    <w:rsid w:val="007738B6"/>
    <w:rsid w:val="00773AB4"/>
    <w:rsid w:val="00773BF8"/>
    <w:rsid w:val="00773E5E"/>
    <w:rsid w:val="00774045"/>
    <w:rsid w:val="007740EE"/>
    <w:rsid w:val="007743A0"/>
    <w:rsid w:val="007744BB"/>
    <w:rsid w:val="0077466B"/>
    <w:rsid w:val="00774A8A"/>
    <w:rsid w:val="0077510B"/>
    <w:rsid w:val="00775799"/>
    <w:rsid w:val="007757BC"/>
    <w:rsid w:val="00775ECF"/>
    <w:rsid w:val="007761A0"/>
    <w:rsid w:val="007763E8"/>
    <w:rsid w:val="007766DB"/>
    <w:rsid w:val="0077691A"/>
    <w:rsid w:val="00776F57"/>
    <w:rsid w:val="0077727F"/>
    <w:rsid w:val="007774CF"/>
    <w:rsid w:val="00777533"/>
    <w:rsid w:val="007779C2"/>
    <w:rsid w:val="007779EC"/>
    <w:rsid w:val="00777B0F"/>
    <w:rsid w:val="00777C57"/>
    <w:rsid w:val="00777DC6"/>
    <w:rsid w:val="00780081"/>
    <w:rsid w:val="0078048A"/>
    <w:rsid w:val="007806EB"/>
    <w:rsid w:val="00780E11"/>
    <w:rsid w:val="00781516"/>
    <w:rsid w:val="0078185C"/>
    <w:rsid w:val="00781C4C"/>
    <w:rsid w:val="007823F1"/>
    <w:rsid w:val="007824D3"/>
    <w:rsid w:val="007825D2"/>
    <w:rsid w:val="00782717"/>
    <w:rsid w:val="00782AEB"/>
    <w:rsid w:val="00782C95"/>
    <w:rsid w:val="007830F3"/>
    <w:rsid w:val="0078312F"/>
    <w:rsid w:val="0078313A"/>
    <w:rsid w:val="00783407"/>
    <w:rsid w:val="0078372E"/>
    <w:rsid w:val="007837BC"/>
    <w:rsid w:val="00783A0B"/>
    <w:rsid w:val="0078402C"/>
    <w:rsid w:val="00784510"/>
    <w:rsid w:val="007847A5"/>
    <w:rsid w:val="00785107"/>
    <w:rsid w:val="00785143"/>
    <w:rsid w:val="007852C7"/>
    <w:rsid w:val="00785B52"/>
    <w:rsid w:val="00785FEF"/>
    <w:rsid w:val="00786086"/>
    <w:rsid w:val="00786120"/>
    <w:rsid w:val="00786359"/>
    <w:rsid w:val="00786739"/>
    <w:rsid w:val="00786790"/>
    <w:rsid w:val="00786847"/>
    <w:rsid w:val="0078698C"/>
    <w:rsid w:val="00786C63"/>
    <w:rsid w:val="00786D1E"/>
    <w:rsid w:val="00786D77"/>
    <w:rsid w:val="00786EC1"/>
    <w:rsid w:val="007871D0"/>
    <w:rsid w:val="007871F1"/>
    <w:rsid w:val="00787889"/>
    <w:rsid w:val="0078796C"/>
    <w:rsid w:val="00787AA8"/>
    <w:rsid w:val="00787D00"/>
    <w:rsid w:val="00787E2F"/>
    <w:rsid w:val="00787F42"/>
    <w:rsid w:val="007901EE"/>
    <w:rsid w:val="007908DC"/>
    <w:rsid w:val="00790B23"/>
    <w:rsid w:val="00790D0A"/>
    <w:rsid w:val="00790F05"/>
    <w:rsid w:val="0079136C"/>
    <w:rsid w:val="007914FA"/>
    <w:rsid w:val="007915A5"/>
    <w:rsid w:val="007918D5"/>
    <w:rsid w:val="00791B3F"/>
    <w:rsid w:val="00791C4A"/>
    <w:rsid w:val="00791C85"/>
    <w:rsid w:val="00791D80"/>
    <w:rsid w:val="00791D9D"/>
    <w:rsid w:val="007927AA"/>
    <w:rsid w:val="00792A7B"/>
    <w:rsid w:val="0079361F"/>
    <w:rsid w:val="0079370C"/>
    <w:rsid w:val="00793725"/>
    <w:rsid w:val="007938C2"/>
    <w:rsid w:val="00793B03"/>
    <w:rsid w:val="00793C43"/>
    <w:rsid w:val="00793D45"/>
    <w:rsid w:val="00793E85"/>
    <w:rsid w:val="00793EF5"/>
    <w:rsid w:val="0079404D"/>
    <w:rsid w:val="007940DD"/>
    <w:rsid w:val="007940E4"/>
    <w:rsid w:val="0079413A"/>
    <w:rsid w:val="00794188"/>
    <w:rsid w:val="007943D1"/>
    <w:rsid w:val="00794F5B"/>
    <w:rsid w:val="007951D2"/>
    <w:rsid w:val="007953A6"/>
    <w:rsid w:val="0079568E"/>
    <w:rsid w:val="0079618E"/>
    <w:rsid w:val="00796754"/>
    <w:rsid w:val="00796796"/>
    <w:rsid w:val="00797093"/>
    <w:rsid w:val="00797552"/>
    <w:rsid w:val="0079776E"/>
    <w:rsid w:val="00797901"/>
    <w:rsid w:val="007A029B"/>
    <w:rsid w:val="007A0371"/>
    <w:rsid w:val="007A03CB"/>
    <w:rsid w:val="007A063A"/>
    <w:rsid w:val="007A065D"/>
    <w:rsid w:val="007A0823"/>
    <w:rsid w:val="007A0DC9"/>
    <w:rsid w:val="007A0DD2"/>
    <w:rsid w:val="007A0ED9"/>
    <w:rsid w:val="007A11AA"/>
    <w:rsid w:val="007A1382"/>
    <w:rsid w:val="007A146F"/>
    <w:rsid w:val="007A150F"/>
    <w:rsid w:val="007A16F5"/>
    <w:rsid w:val="007A1A95"/>
    <w:rsid w:val="007A1AD5"/>
    <w:rsid w:val="007A1BC5"/>
    <w:rsid w:val="007A2228"/>
    <w:rsid w:val="007A2323"/>
    <w:rsid w:val="007A2395"/>
    <w:rsid w:val="007A2630"/>
    <w:rsid w:val="007A26E9"/>
    <w:rsid w:val="007A2A78"/>
    <w:rsid w:val="007A2CF4"/>
    <w:rsid w:val="007A302A"/>
    <w:rsid w:val="007A3551"/>
    <w:rsid w:val="007A3719"/>
    <w:rsid w:val="007A3E6B"/>
    <w:rsid w:val="007A3F05"/>
    <w:rsid w:val="007A43D4"/>
    <w:rsid w:val="007A46DE"/>
    <w:rsid w:val="007A4833"/>
    <w:rsid w:val="007A4B68"/>
    <w:rsid w:val="007A4E38"/>
    <w:rsid w:val="007A4E4C"/>
    <w:rsid w:val="007A4FBB"/>
    <w:rsid w:val="007A50D0"/>
    <w:rsid w:val="007A54A2"/>
    <w:rsid w:val="007A5527"/>
    <w:rsid w:val="007A5576"/>
    <w:rsid w:val="007A56BA"/>
    <w:rsid w:val="007A5729"/>
    <w:rsid w:val="007A58F6"/>
    <w:rsid w:val="007A5D53"/>
    <w:rsid w:val="007A61FA"/>
    <w:rsid w:val="007A6B6C"/>
    <w:rsid w:val="007A6CAA"/>
    <w:rsid w:val="007A6E09"/>
    <w:rsid w:val="007A6FE5"/>
    <w:rsid w:val="007A70A5"/>
    <w:rsid w:val="007A7293"/>
    <w:rsid w:val="007A73F5"/>
    <w:rsid w:val="007A7AD9"/>
    <w:rsid w:val="007A7AF1"/>
    <w:rsid w:val="007A7FD6"/>
    <w:rsid w:val="007B035E"/>
    <w:rsid w:val="007B03A5"/>
    <w:rsid w:val="007B043B"/>
    <w:rsid w:val="007B0720"/>
    <w:rsid w:val="007B08E6"/>
    <w:rsid w:val="007B08EF"/>
    <w:rsid w:val="007B0D01"/>
    <w:rsid w:val="007B0F1F"/>
    <w:rsid w:val="007B1278"/>
    <w:rsid w:val="007B1316"/>
    <w:rsid w:val="007B1733"/>
    <w:rsid w:val="007B17DD"/>
    <w:rsid w:val="007B18D6"/>
    <w:rsid w:val="007B19AA"/>
    <w:rsid w:val="007B1A8F"/>
    <w:rsid w:val="007B23C3"/>
    <w:rsid w:val="007B309B"/>
    <w:rsid w:val="007B33D0"/>
    <w:rsid w:val="007B379F"/>
    <w:rsid w:val="007B38B7"/>
    <w:rsid w:val="007B3ABD"/>
    <w:rsid w:val="007B3B1B"/>
    <w:rsid w:val="007B3E03"/>
    <w:rsid w:val="007B3E49"/>
    <w:rsid w:val="007B45EB"/>
    <w:rsid w:val="007B48D9"/>
    <w:rsid w:val="007B4C22"/>
    <w:rsid w:val="007B4EC5"/>
    <w:rsid w:val="007B4EEB"/>
    <w:rsid w:val="007B5122"/>
    <w:rsid w:val="007B5305"/>
    <w:rsid w:val="007B5885"/>
    <w:rsid w:val="007B59E3"/>
    <w:rsid w:val="007B5B9C"/>
    <w:rsid w:val="007B5BCD"/>
    <w:rsid w:val="007B5C09"/>
    <w:rsid w:val="007B5C64"/>
    <w:rsid w:val="007B5D7E"/>
    <w:rsid w:val="007B6175"/>
    <w:rsid w:val="007B6231"/>
    <w:rsid w:val="007B652B"/>
    <w:rsid w:val="007B6A02"/>
    <w:rsid w:val="007B6FA7"/>
    <w:rsid w:val="007B72EC"/>
    <w:rsid w:val="007B7324"/>
    <w:rsid w:val="007B737D"/>
    <w:rsid w:val="007B7577"/>
    <w:rsid w:val="007B77EB"/>
    <w:rsid w:val="007B7D30"/>
    <w:rsid w:val="007B7E0F"/>
    <w:rsid w:val="007BCC6E"/>
    <w:rsid w:val="007C00CE"/>
    <w:rsid w:val="007C01E8"/>
    <w:rsid w:val="007C02FC"/>
    <w:rsid w:val="007C062A"/>
    <w:rsid w:val="007C0A61"/>
    <w:rsid w:val="007C10ED"/>
    <w:rsid w:val="007C1106"/>
    <w:rsid w:val="007C1493"/>
    <w:rsid w:val="007C1596"/>
    <w:rsid w:val="007C1B4E"/>
    <w:rsid w:val="007C1D9C"/>
    <w:rsid w:val="007C1E34"/>
    <w:rsid w:val="007C2814"/>
    <w:rsid w:val="007C29FF"/>
    <w:rsid w:val="007C2B83"/>
    <w:rsid w:val="007C2F17"/>
    <w:rsid w:val="007C3181"/>
    <w:rsid w:val="007C331B"/>
    <w:rsid w:val="007C33BF"/>
    <w:rsid w:val="007C3A93"/>
    <w:rsid w:val="007C3CAC"/>
    <w:rsid w:val="007C43AE"/>
    <w:rsid w:val="007C44D3"/>
    <w:rsid w:val="007C4528"/>
    <w:rsid w:val="007C4804"/>
    <w:rsid w:val="007C4D21"/>
    <w:rsid w:val="007C562B"/>
    <w:rsid w:val="007C5CCF"/>
    <w:rsid w:val="007C6537"/>
    <w:rsid w:val="007C691A"/>
    <w:rsid w:val="007C6AFC"/>
    <w:rsid w:val="007C6D6D"/>
    <w:rsid w:val="007C6F86"/>
    <w:rsid w:val="007C70B9"/>
    <w:rsid w:val="007C73CE"/>
    <w:rsid w:val="007C7600"/>
    <w:rsid w:val="007C7752"/>
    <w:rsid w:val="007C778D"/>
    <w:rsid w:val="007C7797"/>
    <w:rsid w:val="007C77E4"/>
    <w:rsid w:val="007C7B00"/>
    <w:rsid w:val="007C7E2C"/>
    <w:rsid w:val="007D0387"/>
    <w:rsid w:val="007D03EC"/>
    <w:rsid w:val="007D05E7"/>
    <w:rsid w:val="007D073F"/>
    <w:rsid w:val="007D08ED"/>
    <w:rsid w:val="007D091C"/>
    <w:rsid w:val="007D091F"/>
    <w:rsid w:val="007D0A92"/>
    <w:rsid w:val="007D0F2A"/>
    <w:rsid w:val="007D12C2"/>
    <w:rsid w:val="007D1874"/>
    <w:rsid w:val="007D1D21"/>
    <w:rsid w:val="007D1F62"/>
    <w:rsid w:val="007D2812"/>
    <w:rsid w:val="007D2AB3"/>
    <w:rsid w:val="007D2ABD"/>
    <w:rsid w:val="007D2B09"/>
    <w:rsid w:val="007D2C22"/>
    <w:rsid w:val="007D2C42"/>
    <w:rsid w:val="007D2C8D"/>
    <w:rsid w:val="007D320F"/>
    <w:rsid w:val="007D35A6"/>
    <w:rsid w:val="007D37C7"/>
    <w:rsid w:val="007D37F5"/>
    <w:rsid w:val="007D39E0"/>
    <w:rsid w:val="007D3AA3"/>
    <w:rsid w:val="007D3C80"/>
    <w:rsid w:val="007D40C3"/>
    <w:rsid w:val="007D4299"/>
    <w:rsid w:val="007D44E0"/>
    <w:rsid w:val="007D48DF"/>
    <w:rsid w:val="007D4921"/>
    <w:rsid w:val="007D4C8E"/>
    <w:rsid w:val="007D4E11"/>
    <w:rsid w:val="007D4FE6"/>
    <w:rsid w:val="007D5353"/>
    <w:rsid w:val="007D55E5"/>
    <w:rsid w:val="007D5771"/>
    <w:rsid w:val="007D5B2D"/>
    <w:rsid w:val="007D5F78"/>
    <w:rsid w:val="007D5F7A"/>
    <w:rsid w:val="007D61D0"/>
    <w:rsid w:val="007D6357"/>
    <w:rsid w:val="007D6908"/>
    <w:rsid w:val="007D7497"/>
    <w:rsid w:val="007D74B3"/>
    <w:rsid w:val="007D7662"/>
    <w:rsid w:val="007D7CD3"/>
    <w:rsid w:val="007D7D1C"/>
    <w:rsid w:val="007D7E46"/>
    <w:rsid w:val="007D7EE6"/>
    <w:rsid w:val="007E0088"/>
    <w:rsid w:val="007E00ED"/>
    <w:rsid w:val="007E03AE"/>
    <w:rsid w:val="007E03E4"/>
    <w:rsid w:val="007E03F6"/>
    <w:rsid w:val="007E0496"/>
    <w:rsid w:val="007E04CC"/>
    <w:rsid w:val="007E05B3"/>
    <w:rsid w:val="007E0789"/>
    <w:rsid w:val="007E0A5D"/>
    <w:rsid w:val="007E0B17"/>
    <w:rsid w:val="007E0DB6"/>
    <w:rsid w:val="007E1099"/>
    <w:rsid w:val="007E11BB"/>
    <w:rsid w:val="007E1264"/>
    <w:rsid w:val="007E12BC"/>
    <w:rsid w:val="007E12D8"/>
    <w:rsid w:val="007E1C5A"/>
    <w:rsid w:val="007E1CB1"/>
    <w:rsid w:val="007E1CE1"/>
    <w:rsid w:val="007E1F29"/>
    <w:rsid w:val="007E2260"/>
    <w:rsid w:val="007E252C"/>
    <w:rsid w:val="007E2AD9"/>
    <w:rsid w:val="007E2B97"/>
    <w:rsid w:val="007E30A2"/>
    <w:rsid w:val="007E3101"/>
    <w:rsid w:val="007E34DD"/>
    <w:rsid w:val="007E3751"/>
    <w:rsid w:val="007E39D5"/>
    <w:rsid w:val="007E39FD"/>
    <w:rsid w:val="007E41F7"/>
    <w:rsid w:val="007E469B"/>
    <w:rsid w:val="007E498E"/>
    <w:rsid w:val="007E4B38"/>
    <w:rsid w:val="007E4FB5"/>
    <w:rsid w:val="007E50C6"/>
    <w:rsid w:val="007E568D"/>
    <w:rsid w:val="007E5830"/>
    <w:rsid w:val="007E5C1B"/>
    <w:rsid w:val="007E5C69"/>
    <w:rsid w:val="007E5D18"/>
    <w:rsid w:val="007E5F98"/>
    <w:rsid w:val="007E6219"/>
    <w:rsid w:val="007E6322"/>
    <w:rsid w:val="007E63A8"/>
    <w:rsid w:val="007E6862"/>
    <w:rsid w:val="007E6CD9"/>
    <w:rsid w:val="007E6CDF"/>
    <w:rsid w:val="007E6D1F"/>
    <w:rsid w:val="007E6F93"/>
    <w:rsid w:val="007E7459"/>
    <w:rsid w:val="007E7822"/>
    <w:rsid w:val="007E7BAC"/>
    <w:rsid w:val="007F00BC"/>
    <w:rsid w:val="007F0823"/>
    <w:rsid w:val="007F0B0C"/>
    <w:rsid w:val="007F0BC9"/>
    <w:rsid w:val="007F0BD7"/>
    <w:rsid w:val="007F0EBD"/>
    <w:rsid w:val="007F0F1C"/>
    <w:rsid w:val="007F1029"/>
    <w:rsid w:val="007F111C"/>
    <w:rsid w:val="007F1456"/>
    <w:rsid w:val="007F18BD"/>
    <w:rsid w:val="007F1915"/>
    <w:rsid w:val="007F1B6F"/>
    <w:rsid w:val="007F1D7E"/>
    <w:rsid w:val="007F20C3"/>
    <w:rsid w:val="007F21CB"/>
    <w:rsid w:val="007F23E4"/>
    <w:rsid w:val="007F27E3"/>
    <w:rsid w:val="007F297C"/>
    <w:rsid w:val="007F2AE4"/>
    <w:rsid w:val="007F32D9"/>
    <w:rsid w:val="007F32FE"/>
    <w:rsid w:val="007F3309"/>
    <w:rsid w:val="007F352F"/>
    <w:rsid w:val="007F355F"/>
    <w:rsid w:val="007F3844"/>
    <w:rsid w:val="007F3A0A"/>
    <w:rsid w:val="007F3AC1"/>
    <w:rsid w:val="007F3D45"/>
    <w:rsid w:val="007F3F80"/>
    <w:rsid w:val="007F408A"/>
    <w:rsid w:val="007F4288"/>
    <w:rsid w:val="007F455F"/>
    <w:rsid w:val="007F471F"/>
    <w:rsid w:val="007F4A70"/>
    <w:rsid w:val="007F4AA8"/>
    <w:rsid w:val="007F4E1A"/>
    <w:rsid w:val="007F57C3"/>
    <w:rsid w:val="007F5B3E"/>
    <w:rsid w:val="007F5C8D"/>
    <w:rsid w:val="007F5CB8"/>
    <w:rsid w:val="007F5CE6"/>
    <w:rsid w:val="007F5FB1"/>
    <w:rsid w:val="007F658F"/>
    <w:rsid w:val="007F6778"/>
    <w:rsid w:val="007F67B0"/>
    <w:rsid w:val="007F6DE6"/>
    <w:rsid w:val="007F716C"/>
    <w:rsid w:val="007F744C"/>
    <w:rsid w:val="007F7BE8"/>
    <w:rsid w:val="007F7D09"/>
    <w:rsid w:val="007F7F20"/>
    <w:rsid w:val="00800053"/>
    <w:rsid w:val="0080012D"/>
    <w:rsid w:val="008002F7"/>
    <w:rsid w:val="00800451"/>
    <w:rsid w:val="00800529"/>
    <w:rsid w:val="00800822"/>
    <w:rsid w:val="00800C29"/>
    <w:rsid w:val="00800DC5"/>
    <w:rsid w:val="00800E4B"/>
    <w:rsid w:val="00800F3A"/>
    <w:rsid w:val="0080132B"/>
    <w:rsid w:val="008014BB"/>
    <w:rsid w:val="008018D3"/>
    <w:rsid w:val="00801907"/>
    <w:rsid w:val="008019FE"/>
    <w:rsid w:val="00801B18"/>
    <w:rsid w:val="00801D2F"/>
    <w:rsid w:val="0080268E"/>
    <w:rsid w:val="0080287F"/>
    <w:rsid w:val="00802AC6"/>
    <w:rsid w:val="00802ACC"/>
    <w:rsid w:val="00802C4B"/>
    <w:rsid w:val="00802D28"/>
    <w:rsid w:val="00802D76"/>
    <w:rsid w:val="00802F81"/>
    <w:rsid w:val="00803112"/>
    <w:rsid w:val="0080344F"/>
    <w:rsid w:val="00803868"/>
    <w:rsid w:val="0080391C"/>
    <w:rsid w:val="00803B52"/>
    <w:rsid w:val="00803BFF"/>
    <w:rsid w:val="00803CC7"/>
    <w:rsid w:val="00803F95"/>
    <w:rsid w:val="0080417F"/>
    <w:rsid w:val="00804327"/>
    <w:rsid w:val="008047DA"/>
    <w:rsid w:val="008047FB"/>
    <w:rsid w:val="00804BB6"/>
    <w:rsid w:val="008055B8"/>
    <w:rsid w:val="00805734"/>
    <w:rsid w:val="0080579B"/>
    <w:rsid w:val="0080591C"/>
    <w:rsid w:val="00806178"/>
    <w:rsid w:val="00806275"/>
    <w:rsid w:val="008062BC"/>
    <w:rsid w:val="0080645A"/>
    <w:rsid w:val="0080649D"/>
    <w:rsid w:val="008064E2"/>
    <w:rsid w:val="00806AB4"/>
    <w:rsid w:val="00806E98"/>
    <w:rsid w:val="008074EF"/>
    <w:rsid w:val="00807523"/>
    <w:rsid w:val="0080770F"/>
    <w:rsid w:val="00807B4D"/>
    <w:rsid w:val="00807E67"/>
    <w:rsid w:val="00810100"/>
    <w:rsid w:val="0081010F"/>
    <w:rsid w:val="00810130"/>
    <w:rsid w:val="0081047C"/>
    <w:rsid w:val="00810669"/>
    <w:rsid w:val="00810698"/>
    <w:rsid w:val="00810936"/>
    <w:rsid w:val="00810BF2"/>
    <w:rsid w:val="00810F27"/>
    <w:rsid w:val="00811127"/>
    <w:rsid w:val="008114FD"/>
    <w:rsid w:val="008115CF"/>
    <w:rsid w:val="00811612"/>
    <w:rsid w:val="00811763"/>
    <w:rsid w:val="0081197B"/>
    <w:rsid w:val="00811A3F"/>
    <w:rsid w:val="00811E6E"/>
    <w:rsid w:val="00811F03"/>
    <w:rsid w:val="00812132"/>
    <w:rsid w:val="008121E4"/>
    <w:rsid w:val="00812240"/>
    <w:rsid w:val="008125D0"/>
    <w:rsid w:val="00812CDE"/>
    <w:rsid w:val="00812DBA"/>
    <w:rsid w:val="00813111"/>
    <w:rsid w:val="0081328E"/>
    <w:rsid w:val="0081400B"/>
    <w:rsid w:val="00814215"/>
    <w:rsid w:val="0081450B"/>
    <w:rsid w:val="008145AC"/>
    <w:rsid w:val="008146C1"/>
    <w:rsid w:val="00814C16"/>
    <w:rsid w:val="00814D0E"/>
    <w:rsid w:val="00815401"/>
    <w:rsid w:val="008156B2"/>
    <w:rsid w:val="00815808"/>
    <w:rsid w:val="00815A86"/>
    <w:rsid w:val="00815BF4"/>
    <w:rsid w:val="00815C88"/>
    <w:rsid w:val="008160DD"/>
    <w:rsid w:val="00816335"/>
    <w:rsid w:val="008165BC"/>
    <w:rsid w:val="008167CC"/>
    <w:rsid w:val="008167F1"/>
    <w:rsid w:val="00816BA3"/>
    <w:rsid w:val="00816C91"/>
    <w:rsid w:val="0081716A"/>
    <w:rsid w:val="00817541"/>
    <w:rsid w:val="00817702"/>
    <w:rsid w:val="008177CF"/>
    <w:rsid w:val="00817FB5"/>
    <w:rsid w:val="008201B3"/>
    <w:rsid w:val="008202A3"/>
    <w:rsid w:val="0082041F"/>
    <w:rsid w:val="008205C1"/>
    <w:rsid w:val="00820676"/>
    <w:rsid w:val="008209E5"/>
    <w:rsid w:val="00820EA1"/>
    <w:rsid w:val="00821465"/>
    <w:rsid w:val="0082186F"/>
    <w:rsid w:val="00821BFE"/>
    <w:rsid w:val="00821D68"/>
    <w:rsid w:val="0082202D"/>
    <w:rsid w:val="008220B8"/>
    <w:rsid w:val="00822263"/>
    <w:rsid w:val="00822411"/>
    <w:rsid w:val="00822494"/>
    <w:rsid w:val="008224A5"/>
    <w:rsid w:val="008225EF"/>
    <w:rsid w:val="008228D1"/>
    <w:rsid w:val="00822FA0"/>
    <w:rsid w:val="008230FD"/>
    <w:rsid w:val="0082319E"/>
    <w:rsid w:val="00823C2F"/>
    <w:rsid w:val="00823E90"/>
    <w:rsid w:val="00823E9B"/>
    <w:rsid w:val="00823EE9"/>
    <w:rsid w:val="00824335"/>
    <w:rsid w:val="00824494"/>
    <w:rsid w:val="00824525"/>
    <w:rsid w:val="008247D0"/>
    <w:rsid w:val="008247D9"/>
    <w:rsid w:val="00825483"/>
    <w:rsid w:val="0082553D"/>
    <w:rsid w:val="00826138"/>
    <w:rsid w:val="008261AB"/>
    <w:rsid w:val="0082646F"/>
    <w:rsid w:val="008266D0"/>
    <w:rsid w:val="00826B36"/>
    <w:rsid w:val="00826ED9"/>
    <w:rsid w:val="008272C2"/>
    <w:rsid w:val="00827AAC"/>
    <w:rsid w:val="00827BC1"/>
    <w:rsid w:val="00827BFA"/>
    <w:rsid w:val="008300A9"/>
    <w:rsid w:val="0083036E"/>
    <w:rsid w:val="00830739"/>
    <w:rsid w:val="00830A8E"/>
    <w:rsid w:val="00830C08"/>
    <w:rsid w:val="00830F1E"/>
    <w:rsid w:val="008312E1"/>
    <w:rsid w:val="00831837"/>
    <w:rsid w:val="00831925"/>
    <w:rsid w:val="00831AB4"/>
    <w:rsid w:val="00831F1D"/>
    <w:rsid w:val="00832148"/>
    <w:rsid w:val="00832278"/>
    <w:rsid w:val="0083252D"/>
    <w:rsid w:val="00832781"/>
    <w:rsid w:val="00832803"/>
    <w:rsid w:val="008329B1"/>
    <w:rsid w:val="00832C5F"/>
    <w:rsid w:val="00832D90"/>
    <w:rsid w:val="008333D7"/>
    <w:rsid w:val="00833426"/>
    <w:rsid w:val="0083347B"/>
    <w:rsid w:val="00833A62"/>
    <w:rsid w:val="00833C9E"/>
    <w:rsid w:val="008340BA"/>
    <w:rsid w:val="00834124"/>
    <w:rsid w:val="00834210"/>
    <w:rsid w:val="008343F5"/>
    <w:rsid w:val="00834693"/>
    <w:rsid w:val="008346D7"/>
    <w:rsid w:val="00834757"/>
    <w:rsid w:val="00834D45"/>
    <w:rsid w:val="00835079"/>
    <w:rsid w:val="008350FD"/>
    <w:rsid w:val="0083529D"/>
    <w:rsid w:val="0083574A"/>
    <w:rsid w:val="008358F5"/>
    <w:rsid w:val="0083590A"/>
    <w:rsid w:val="00835DD4"/>
    <w:rsid w:val="00835E27"/>
    <w:rsid w:val="00836213"/>
    <w:rsid w:val="00836296"/>
    <w:rsid w:val="008365F2"/>
    <w:rsid w:val="008368AD"/>
    <w:rsid w:val="008368EA"/>
    <w:rsid w:val="00836A40"/>
    <w:rsid w:val="00836C2C"/>
    <w:rsid w:val="00836CF3"/>
    <w:rsid w:val="0083731E"/>
    <w:rsid w:val="00837669"/>
    <w:rsid w:val="008376C4"/>
    <w:rsid w:val="00837749"/>
    <w:rsid w:val="00837827"/>
    <w:rsid w:val="00837A48"/>
    <w:rsid w:val="00837B3E"/>
    <w:rsid w:val="00840520"/>
    <w:rsid w:val="008406DD"/>
    <w:rsid w:val="008409F5"/>
    <w:rsid w:val="00840A38"/>
    <w:rsid w:val="00840AF5"/>
    <w:rsid w:val="00840C21"/>
    <w:rsid w:val="00840DF7"/>
    <w:rsid w:val="00840ECF"/>
    <w:rsid w:val="00840F58"/>
    <w:rsid w:val="00840FC9"/>
    <w:rsid w:val="008410B5"/>
    <w:rsid w:val="0084133A"/>
    <w:rsid w:val="00841348"/>
    <w:rsid w:val="0084169B"/>
    <w:rsid w:val="00841824"/>
    <w:rsid w:val="00841945"/>
    <w:rsid w:val="00842463"/>
    <w:rsid w:val="00842802"/>
    <w:rsid w:val="00842869"/>
    <w:rsid w:val="0084342C"/>
    <w:rsid w:val="00843455"/>
    <w:rsid w:val="00843475"/>
    <w:rsid w:val="00843746"/>
    <w:rsid w:val="008438B4"/>
    <w:rsid w:val="0084397B"/>
    <w:rsid w:val="008443A9"/>
    <w:rsid w:val="008446ED"/>
    <w:rsid w:val="00844D7D"/>
    <w:rsid w:val="008451F3"/>
    <w:rsid w:val="00845BD7"/>
    <w:rsid w:val="00845DC9"/>
    <w:rsid w:val="00845EA4"/>
    <w:rsid w:val="00845ECC"/>
    <w:rsid w:val="00846233"/>
    <w:rsid w:val="008463A8"/>
    <w:rsid w:val="00846648"/>
    <w:rsid w:val="008466EE"/>
    <w:rsid w:val="00846718"/>
    <w:rsid w:val="0084674E"/>
    <w:rsid w:val="008467FF"/>
    <w:rsid w:val="00846C98"/>
    <w:rsid w:val="00846CC9"/>
    <w:rsid w:val="00846CF5"/>
    <w:rsid w:val="00846EC9"/>
    <w:rsid w:val="00846F09"/>
    <w:rsid w:val="008472A9"/>
    <w:rsid w:val="008473C4"/>
    <w:rsid w:val="00847780"/>
    <w:rsid w:val="0084782B"/>
    <w:rsid w:val="00847C64"/>
    <w:rsid w:val="00847CF5"/>
    <w:rsid w:val="00847DD9"/>
    <w:rsid w:val="00850306"/>
    <w:rsid w:val="00850758"/>
    <w:rsid w:val="0085089D"/>
    <w:rsid w:val="00850982"/>
    <w:rsid w:val="00851C53"/>
    <w:rsid w:val="00851FBE"/>
    <w:rsid w:val="0085269B"/>
    <w:rsid w:val="008528CB"/>
    <w:rsid w:val="00852A42"/>
    <w:rsid w:val="0085342F"/>
    <w:rsid w:val="00853486"/>
    <w:rsid w:val="0085357F"/>
    <w:rsid w:val="00853C47"/>
    <w:rsid w:val="0085429A"/>
    <w:rsid w:val="0085452C"/>
    <w:rsid w:val="00854CF3"/>
    <w:rsid w:val="00854FAC"/>
    <w:rsid w:val="008555B7"/>
    <w:rsid w:val="00855A46"/>
    <w:rsid w:val="00855C64"/>
    <w:rsid w:val="00855CE0"/>
    <w:rsid w:val="00855E54"/>
    <w:rsid w:val="008561CB"/>
    <w:rsid w:val="00856230"/>
    <w:rsid w:val="00856369"/>
    <w:rsid w:val="008564E0"/>
    <w:rsid w:val="0085655C"/>
    <w:rsid w:val="008565A2"/>
    <w:rsid w:val="008566F1"/>
    <w:rsid w:val="00856C5A"/>
    <w:rsid w:val="00856D58"/>
    <w:rsid w:val="00856FA4"/>
    <w:rsid w:val="00856FF1"/>
    <w:rsid w:val="0085745D"/>
    <w:rsid w:val="0085754F"/>
    <w:rsid w:val="00857573"/>
    <w:rsid w:val="00857EFA"/>
    <w:rsid w:val="0086033E"/>
    <w:rsid w:val="00860454"/>
    <w:rsid w:val="00860460"/>
    <w:rsid w:val="00860658"/>
    <w:rsid w:val="008609E1"/>
    <w:rsid w:val="00860BAB"/>
    <w:rsid w:val="0086120C"/>
    <w:rsid w:val="008613F4"/>
    <w:rsid w:val="00861569"/>
    <w:rsid w:val="0086249E"/>
    <w:rsid w:val="0086284C"/>
    <w:rsid w:val="00862FC0"/>
    <w:rsid w:val="00863197"/>
    <w:rsid w:val="008635A2"/>
    <w:rsid w:val="00863611"/>
    <w:rsid w:val="0086377C"/>
    <w:rsid w:val="00863AAD"/>
    <w:rsid w:val="00863E1E"/>
    <w:rsid w:val="008641CE"/>
    <w:rsid w:val="00864282"/>
    <w:rsid w:val="00864E43"/>
    <w:rsid w:val="00864EC7"/>
    <w:rsid w:val="00864F84"/>
    <w:rsid w:val="008652AE"/>
    <w:rsid w:val="00865987"/>
    <w:rsid w:val="00865E8E"/>
    <w:rsid w:val="008662B0"/>
    <w:rsid w:val="0086632E"/>
    <w:rsid w:val="00866350"/>
    <w:rsid w:val="00866709"/>
    <w:rsid w:val="00866970"/>
    <w:rsid w:val="00866C8F"/>
    <w:rsid w:val="00866E42"/>
    <w:rsid w:val="00866EA8"/>
    <w:rsid w:val="00866FCA"/>
    <w:rsid w:val="00867354"/>
    <w:rsid w:val="00867377"/>
    <w:rsid w:val="008674FC"/>
    <w:rsid w:val="00867C8E"/>
    <w:rsid w:val="00867CC3"/>
    <w:rsid w:val="00867ECA"/>
    <w:rsid w:val="00867ECF"/>
    <w:rsid w:val="00870147"/>
    <w:rsid w:val="008704BA"/>
    <w:rsid w:val="00870540"/>
    <w:rsid w:val="0087071F"/>
    <w:rsid w:val="00870ADC"/>
    <w:rsid w:val="00870B88"/>
    <w:rsid w:val="00870F50"/>
    <w:rsid w:val="008710B5"/>
    <w:rsid w:val="0087117A"/>
    <w:rsid w:val="0087122B"/>
    <w:rsid w:val="008712F5"/>
    <w:rsid w:val="008713D1"/>
    <w:rsid w:val="00871418"/>
    <w:rsid w:val="00871520"/>
    <w:rsid w:val="00871669"/>
    <w:rsid w:val="00871937"/>
    <w:rsid w:val="00871E8B"/>
    <w:rsid w:val="00871FEE"/>
    <w:rsid w:val="00872035"/>
    <w:rsid w:val="008727A9"/>
    <w:rsid w:val="0087297B"/>
    <w:rsid w:val="00873006"/>
    <w:rsid w:val="00873077"/>
    <w:rsid w:val="008732E4"/>
    <w:rsid w:val="008735B4"/>
    <w:rsid w:val="00873697"/>
    <w:rsid w:val="00873944"/>
    <w:rsid w:val="00873A55"/>
    <w:rsid w:val="008740E1"/>
    <w:rsid w:val="0087412F"/>
    <w:rsid w:val="008742BA"/>
    <w:rsid w:val="008742C9"/>
    <w:rsid w:val="008746A6"/>
    <w:rsid w:val="00874D6C"/>
    <w:rsid w:val="00874DB2"/>
    <w:rsid w:val="00874FA7"/>
    <w:rsid w:val="00874FB0"/>
    <w:rsid w:val="008752F5"/>
    <w:rsid w:val="00875A88"/>
    <w:rsid w:val="00875AF3"/>
    <w:rsid w:val="00876211"/>
    <w:rsid w:val="008763D2"/>
    <w:rsid w:val="00876438"/>
    <w:rsid w:val="0087646C"/>
    <w:rsid w:val="008764F6"/>
    <w:rsid w:val="00876B43"/>
    <w:rsid w:val="00877052"/>
    <w:rsid w:val="00877080"/>
    <w:rsid w:val="0087714D"/>
    <w:rsid w:val="0087722C"/>
    <w:rsid w:val="0087739E"/>
    <w:rsid w:val="008774DD"/>
    <w:rsid w:val="00877B10"/>
    <w:rsid w:val="008804CA"/>
    <w:rsid w:val="008809FD"/>
    <w:rsid w:val="00880BC8"/>
    <w:rsid w:val="00880C2F"/>
    <w:rsid w:val="00880C82"/>
    <w:rsid w:val="00880CAD"/>
    <w:rsid w:val="00880D2C"/>
    <w:rsid w:val="00880F80"/>
    <w:rsid w:val="0088101D"/>
    <w:rsid w:val="00881BD7"/>
    <w:rsid w:val="00881D79"/>
    <w:rsid w:val="008820A3"/>
    <w:rsid w:val="00882298"/>
    <w:rsid w:val="00882361"/>
    <w:rsid w:val="0088242D"/>
    <w:rsid w:val="0088257C"/>
    <w:rsid w:val="008826C6"/>
    <w:rsid w:val="00882E95"/>
    <w:rsid w:val="00882E9A"/>
    <w:rsid w:val="008832FC"/>
    <w:rsid w:val="00883492"/>
    <w:rsid w:val="00883733"/>
    <w:rsid w:val="008838DA"/>
    <w:rsid w:val="00883C21"/>
    <w:rsid w:val="00883DCE"/>
    <w:rsid w:val="00883FA5"/>
    <w:rsid w:val="008841EC"/>
    <w:rsid w:val="00884230"/>
    <w:rsid w:val="008843BD"/>
    <w:rsid w:val="008847A5"/>
    <w:rsid w:val="008847DD"/>
    <w:rsid w:val="008849D7"/>
    <w:rsid w:val="00884FA3"/>
    <w:rsid w:val="0088559F"/>
    <w:rsid w:val="00885636"/>
    <w:rsid w:val="0088571C"/>
    <w:rsid w:val="00885879"/>
    <w:rsid w:val="00885A19"/>
    <w:rsid w:val="00885A25"/>
    <w:rsid w:val="00885C94"/>
    <w:rsid w:val="00885F91"/>
    <w:rsid w:val="00886426"/>
    <w:rsid w:val="00886B66"/>
    <w:rsid w:val="00886C57"/>
    <w:rsid w:val="00886F9D"/>
    <w:rsid w:val="008872D4"/>
    <w:rsid w:val="008875DE"/>
    <w:rsid w:val="008875FA"/>
    <w:rsid w:val="0088791A"/>
    <w:rsid w:val="008879A1"/>
    <w:rsid w:val="00887A80"/>
    <w:rsid w:val="00887C74"/>
    <w:rsid w:val="00887D6D"/>
    <w:rsid w:val="008902B0"/>
    <w:rsid w:val="0089039A"/>
    <w:rsid w:val="00890475"/>
    <w:rsid w:val="00890501"/>
    <w:rsid w:val="00890519"/>
    <w:rsid w:val="008906D5"/>
    <w:rsid w:val="008907D8"/>
    <w:rsid w:val="00890BD8"/>
    <w:rsid w:val="00890C2F"/>
    <w:rsid w:val="00890D43"/>
    <w:rsid w:val="00890D49"/>
    <w:rsid w:val="00890DA7"/>
    <w:rsid w:val="008919AC"/>
    <w:rsid w:val="00891D46"/>
    <w:rsid w:val="00891D89"/>
    <w:rsid w:val="00891F3A"/>
    <w:rsid w:val="00891FB3"/>
    <w:rsid w:val="00892344"/>
    <w:rsid w:val="008923B4"/>
    <w:rsid w:val="00892477"/>
    <w:rsid w:val="0089265C"/>
    <w:rsid w:val="00892AF7"/>
    <w:rsid w:val="00892FFA"/>
    <w:rsid w:val="008930EA"/>
    <w:rsid w:val="008931E1"/>
    <w:rsid w:val="00893566"/>
    <w:rsid w:val="008935DA"/>
    <w:rsid w:val="0089364C"/>
    <w:rsid w:val="0089372F"/>
    <w:rsid w:val="00893A98"/>
    <w:rsid w:val="00893C25"/>
    <w:rsid w:val="00893CF2"/>
    <w:rsid w:val="00893D5C"/>
    <w:rsid w:val="00893E8E"/>
    <w:rsid w:val="00894442"/>
    <w:rsid w:val="008945C0"/>
    <w:rsid w:val="00894B2D"/>
    <w:rsid w:val="00894C6D"/>
    <w:rsid w:val="00894E47"/>
    <w:rsid w:val="00894FC7"/>
    <w:rsid w:val="0089532A"/>
    <w:rsid w:val="008953E4"/>
    <w:rsid w:val="00895449"/>
    <w:rsid w:val="0089557B"/>
    <w:rsid w:val="0089563D"/>
    <w:rsid w:val="008957E2"/>
    <w:rsid w:val="00896028"/>
    <w:rsid w:val="0089667C"/>
    <w:rsid w:val="00897318"/>
    <w:rsid w:val="00897412"/>
    <w:rsid w:val="008978AD"/>
    <w:rsid w:val="00897B00"/>
    <w:rsid w:val="008A06E8"/>
    <w:rsid w:val="008A0744"/>
    <w:rsid w:val="008A0950"/>
    <w:rsid w:val="008A0BD2"/>
    <w:rsid w:val="008A0F41"/>
    <w:rsid w:val="008A1AB4"/>
    <w:rsid w:val="008A1B88"/>
    <w:rsid w:val="008A200B"/>
    <w:rsid w:val="008A21AA"/>
    <w:rsid w:val="008A224D"/>
    <w:rsid w:val="008A231C"/>
    <w:rsid w:val="008A273D"/>
    <w:rsid w:val="008A2845"/>
    <w:rsid w:val="008A28E9"/>
    <w:rsid w:val="008A2941"/>
    <w:rsid w:val="008A29B5"/>
    <w:rsid w:val="008A2D22"/>
    <w:rsid w:val="008A2E02"/>
    <w:rsid w:val="008A305C"/>
    <w:rsid w:val="008A31D1"/>
    <w:rsid w:val="008A3514"/>
    <w:rsid w:val="008A3855"/>
    <w:rsid w:val="008A3877"/>
    <w:rsid w:val="008A38AB"/>
    <w:rsid w:val="008A3DC4"/>
    <w:rsid w:val="008A3DC8"/>
    <w:rsid w:val="008A4027"/>
    <w:rsid w:val="008A4C8B"/>
    <w:rsid w:val="008A4ED0"/>
    <w:rsid w:val="008A501D"/>
    <w:rsid w:val="008A516F"/>
    <w:rsid w:val="008A57E6"/>
    <w:rsid w:val="008A5C36"/>
    <w:rsid w:val="008A61E9"/>
    <w:rsid w:val="008A63DE"/>
    <w:rsid w:val="008A6758"/>
    <w:rsid w:val="008A67F9"/>
    <w:rsid w:val="008A6C2F"/>
    <w:rsid w:val="008A7317"/>
    <w:rsid w:val="008A7543"/>
    <w:rsid w:val="008A7B00"/>
    <w:rsid w:val="008A7B7B"/>
    <w:rsid w:val="008A7C06"/>
    <w:rsid w:val="008A7EC5"/>
    <w:rsid w:val="008A7F35"/>
    <w:rsid w:val="008A7FE4"/>
    <w:rsid w:val="008B04BF"/>
    <w:rsid w:val="008B0665"/>
    <w:rsid w:val="008B076E"/>
    <w:rsid w:val="008B0A9E"/>
    <w:rsid w:val="008B0DBB"/>
    <w:rsid w:val="008B0DBF"/>
    <w:rsid w:val="008B0F00"/>
    <w:rsid w:val="008B1024"/>
    <w:rsid w:val="008B1615"/>
    <w:rsid w:val="008B1B6F"/>
    <w:rsid w:val="008B1DFC"/>
    <w:rsid w:val="008B1DFF"/>
    <w:rsid w:val="008B22B4"/>
    <w:rsid w:val="008B2E2E"/>
    <w:rsid w:val="008B2EB1"/>
    <w:rsid w:val="008B2F5C"/>
    <w:rsid w:val="008B2F7E"/>
    <w:rsid w:val="008B303A"/>
    <w:rsid w:val="008B321F"/>
    <w:rsid w:val="008B32EF"/>
    <w:rsid w:val="008B3467"/>
    <w:rsid w:val="008B3633"/>
    <w:rsid w:val="008B36D2"/>
    <w:rsid w:val="008B41AE"/>
    <w:rsid w:val="008B459C"/>
    <w:rsid w:val="008B4DA7"/>
    <w:rsid w:val="008B5022"/>
    <w:rsid w:val="008B51BD"/>
    <w:rsid w:val="008B54F5"/>
    <w:rsid w:val="008B56A9"/>
    <w:rsid w:val="008B58BF"/>
    <w:rsid w:val="008B5AA7"/>
    <w:rsid w:val="008B5CFB"/>
    <w:rsid w:val="008B5E36"/>
    <w:rsid w:val="008B5FA1"/>
    <w:rsid w:val="008B60CC"/>
    <w:rsid w:val="008B60FB"/>
    <w:rsid w:val="008B6109"/>
    <w:rsid w:val="008B6351"/>
    <w:rsid w:val="008B683F"/>
    <w:rsid w:val="008B6D38"/>
    <w:rsid w:val="008B70E5"/>
    <w:rsid w:val="008B7174"/>
    <w:rsid w:val="008B730A"/>
    <w:rsid w:val="008B7480"/>
    <w:rsid w:val="008B7713"/>
    <w:rsid w:val="008B780F"/>
    <w:rsid w:val="008B7876"/>
    <w:rsid w:val="008B7F85"/>
    <w:rsid w:val="008C0964"/>
    <w:rsid w:val="008C0D3E"/>
    <w:rsid w:val="008C0D47"/>
    <w:rsid w:val="008C0D82"/>
    <w:rsid w:val="008C1B5A"/>
    <w:rsid w:val="008C1D88"/>
    <w:rsid w:val="008C1F78"/>
    <w:rsid w:val="008C200C"/>
    <w:rsid w:val="008C219B"/>
    <w:rsid w:val="008C2339"/>
    <w:rsid w:val="008C25DF"/>
    <w:rsid w:val="008C2650"/>
    <w:rsid w:val="008C277F"/>
    <w:rsid w:val="008C27D6"/>
    <w:rsid w:val="008C2A38"/>
    <w:rsid w:val="008C2D74"/>
    <w:rsid w:val="008C2E4D"/>
    <w:rsid w:val="008C3218"/>
    <w:rsid w:val="008C39AA"/>
    <w:rsid w:val="008C3A05"/>
    <w:rsid w:val="008C3CC5"/>
    <w:rsid w:val="008C4105"/>
    <w:rsid w:val="008C44EF"/>
    <w:rsid w:val="008C477C"/>
    <w:rsid w:val="008C48A1"/>
    <w:rsid w:val="008C48CE"/>
    <w:rsid w:val="008C4B5D"/>
    <w:rsid w:val="008C5192"/>
    <w:rsid w:val="008C51D2"/>
    <w:rsid w:val="008C524D"/>
    <w:rsid w:val="008C55E7"/>
    <w:rsid w:val="008C5683"/>
    <w:rsid w:val="008C58AE"/>
    <w:rsid w:val="008C5AD2"/>
    <w:rsid w:val="008C5EEA"/>
    <w:rsid w:val="008C5F58"/>
    <w:rsid w:val="008C618D"/>
    <w:rsid w:val="008C626E"/>
    <w:rsid w:val="008C6445"/>
    <w:rsid w:val="008C647C"/>
    <w:rsid w:val="008C6BB2"/>
    <w:rsid w:val="008C7413"/>
    <w:rsid w:val="008C756A"/>
    <w:rsid w:val="008C7D6F"/>
    <w:rsid w:val="008CF981"/>
    <w:rsid w:val="008D01B3"/>
    <w:rsid w:val="008D04A9"/>
    <w:rsid w:val="008D04DC"/>
    <w:rsid w:val="008D0C2B"/>
    <w:rsid w:val="008D0D67"/>
    <w:rsid w:val="008D0EC8"/>
    <w:rsid w:val="008D1040"/>
    <w:rsid w:val="008D10E4"/>
    <w:rsid w:val="008D110E"/>
    <w:rsid w:val="008D1210"/>
    <w:rsid w:val="008D1543"/>
    <w:rsid w:val="008D18A4"/>
    <w:rsid w:val="008D19B9"/>
    <w:rsid w:val="008D1CF3"/>
    <w:rsid w:val="008D1ED9"/>
    <w:rsid w:val="008D2461"/>
    <w:rsid w:val="008D25D8"/>
    <w:rsid w:val="008D265E"/>
    <w:rsid w:val="008D2B46"/>
    <w:rsid w:val="008D2B9B"/>
    <w:rsid w:val="008D2C04"/>
    <w:rsid w:val="008D2FF1"/>
    <w:rsid w:val="008D3151"/>
    <w:rsid w:val="008D36DB"/>
    <w:rsid w:val="008D371B"/>
    <w:rsid w:val="008D39FB"/>
    <w:rsid w:val="008D3A60"/>
    <w:rsid w:val="008D3AB8"/>
    <w:rsid w:val="008D3AC2"/>
    <w:rsid w:val="008D3B80"/>
    <w:rsid w:val="008D4274"/>
    <w:rsid w:val="008D4708"/>
    <w:rsid w:val="008D481C"/>
    <w:rsid w:val="008D4969"/>
    <w:rsid w:val="008D4F4F"/>
    <w:rsid w:val="008D506C"/>
    <w:rsid w:val="008D5229"/>
    <w:rsid w:val="008D5280"/>
    <w:rsid w:val="008D5388"/>
    <w:rsid w:val="008D5746"/>
    <w:rsid w:val="008D58DA"/>
    <w:rsid w:val="008D58F2"/>
    <w:rsid w:val="008D5F6F"/>
    <w:rsid w:val="008D60A8"/>
    <w:rsid w:val="008D6636"/>
    <w:rsid w:val="008D6904"/>
    <w:rsid w:val="008D6B37"/>
    <w:rsid w:val="008D6BEC"/>
    <w:rsid w:val="008D6D25"/>
    <w:rsid w:val="008D6DD9"/>
    <w:rsid w:val="008D7150"/>
    <w:rsid w:val="008D71C6"/>
    <w:rsid w:val="008D73B1"/>
    <w:rsid w:val="008D75F0"/>
    <w:rsid w:val="008D7727"/>
    <w:rsid w:val="008D7B60"/>
    <w:rsid w:val="008D7D93"/>
    <w:rsid w:val="008E001B"/>
    <w:rsid w:val="008E00B2"/>
    <w:rsid w:val="008E02CA"/>
    <w:rsid w:val="008E05B4"/>
    <w:rsid w:val="008E0827"/>
    <w:rsid w:val="008E0FAA"/>
    <w:rsid w:val="008E1265"/>
    <w:rsid w:val="008E1283"/>
    <w:rsid w:val="008E134D"/>
    <w:rsid w:val="008E1908"/>
    <w:rsid w:val="008E1A03"/>
    <w:rsid w:val="008E1AC0"/>
    <w:rsid w:val="008E1DC4"/>
    <w:rsid w:val="008E1F37"/>
    <w:rsid w:val="008E1F78"/>
    <w:rsid w:val="008E20F5"/>
    <w:rsid w:val="008E23DA"/>
    <w:rsid w:val="008E24B6"/>
    <w:rsid w:val="008E2794"/>
    <w:rsid w:val="008E2B40"/>
    <w:rsid w:val="008E3032"/>
    <w:rsid w:val="008E3486"/>
    <w:rsid w:val="008E34E2"/>
    <w:rsid w:val="008E39BB"/>
    <w:rsid w:val="008E3E79"/>
    <w:rsid w:val="008E3ED9"/>
    <w:rsid w:val="008E440C"/>
    <w:rsid w:val="008E4AE6"/>
    <w:rsid w:val="008E5058"/>
    <w:rsid w:val="008E50F8"/>
    <w:rsid w:val="008E519E"/>
    <w:rsid w:val="008E51A4"/>
    <w:rsid w:val="008E548A"/>
    <w:rsid w:val="008E54FA"/>
    <w:rsid w:val="008E5B8D"/>
    <w:rsid w:val="008E5D50"/>
    <w:rsid w:val="008E600F"/>
    <w:rsid w:val="008E607C"/>
    <w:rsid w:val="008E60D6"/>
    <w:rsid w:val="008E6404"/>
    <w:rsid w:val="008E66F8"/>
    <w:rsid w:val="008E67FF"/>
    <w:rsid w:val="008E6812"/>
    <w:rsid w:val="008E6CF3"/>
    <w:rsid w:val="008E6F6F"/>
    <w:rsid w:val="008E7189"/>
    <w:rsid w:val="008E72C6"/>
    <w:rsid w:val="008E74B2"/>
    <w:rsid w:val="008E7856"/>
    <w:rsid w:val="008E79F3"/>
    <w:rsid w:val="008E7A14"/>
    <w:rsid w:val="008E7B16"/>
    <w:rsid w:val="008E7BDD"/>
    <w:rsid w:val="008E7D6E"/>
    <w:rsid w:val="008F00A7"/>
    <w:rsid w:val="008F048B"/>
    <w:rsid w:val="008F05AC"/>
    <w:rsid w:val="008F081F"/>
    <w:rsid w:val="008F08FF"/>
    <w:rsid w:val="008F0AF3"/>
    <w:rsid w:val="008F0EBD"/>
    <w:rsid w:val="008F1032"/>
    <w:rsid w:val="008F11C0"/>
    <w:rsid w:val="008F1457"/>
    <w:rsid w:val="008F1696"/>
    <w:rsid w:val="008F253D"/>
    <w:rsid w:val="008F271B"/>
    <w:rsid w:val="008F2D77"/>
    <w:rsid w:val="008F2F22"/>
    <w:rsid w:val="008F2F47"/>
    <w:rsid w:val="008F30F3"/>
    <w:rsid w:val="008F311F"/>
    <w:rsid w:val="008F35DC"/>
    <w:rsid w:val="008F3795"/>
    <w:rsid w:val="008F3E42"/>
    <w:rsid w:val="008F4017"/>
    <w:rsid w:val="008F432D"/>
    <w:rsid w:val="008F4481"/>
    <w:rsid w:val="008F4533"/>
    <w:rsid w:val="008F4557"/>
    <w:rsid w:val="008F482B"/>
    <w:rsid w:val="008F4B93"/>
    <w:rsid w:val="008F4BEA"/>
    <w:rsid w:val="008F4EC7"/>
    <w:rsid w:val="008F4F5F"/>
    <w:rsid w:val="008F4FC0"/>
    <w:rsid w:val="008F51C3"/>
    <w:rsid w:val="008F5350"/>
    <w:rsid w:val="008F5667"/>
    <w:rsid w:val="008F576A"/>
    <w:rsid w:val="008F581A"/>
    <w:rsid w:val="008F5861"/>
    <w:rsid w:val="008F59D6"/>
    <w:rsid w:val="008F5AD5"/>
    <w:rsid w:val="008F5FA1"/>
    <w:rsid w:val="008F69C9"/>
    <w:rsid w:val="008F6A47"/>
    <w:rsid w:val="008F6B0F"/>
    <w:rsid w:val="008F6B91"/>
    <w:rsid w:val="008F6BEE"/>
    <w:rsid w:val="008F6F66"/>
    <w:rsid w:val="008F6F92"/>
    <w:rsid w:val="008F749E"/>
    <w:rsid w:val="008F75C1"/>
    <w:rsid w:val="008F7612"/>
    <w:rsid w:val="009000BD"/>
    <w:rsid w:val="009000D4"/>
    <w:rsid w:val="009005BE"/>
    <w:rsid w:val="00900C1F"/>
    <w:rsid w:val="00900CDB"/>
    <w:rsid w:val="00900CE9"/>
    <w:rsid w:val="00900FD4"/>
    <w:rsid w:val="009010B4"/>
    <w:rsid w:val="00901429"/>
    <w:rsid w:val="009017CA"/>
    <w:rsid w:val="00901DB9"/>
    <w:rsid w:val="00901E01"/>
    <w:rsid w:val="0090213D"/>
    <w:rsid w:val="00902424"/>
    <w:rsid w:val="0090288E"/>
    <w:rsid w:val="00902969"/>
    <w:rsid w:val="00903133"/>
    <w:rsid w:val="00903355"/>
    <w:rsid w:val="00904150"/>
    <w:rsid w:val="009041C4"/>
    <w:rsid w:val="009041DD"/>
    <w:rsid w:val="00904367"/>
    <w:rsid w:val="009044FC"/>
    <w:rsid w:val="0090494E"/>
    <w:rsid w:val="009050D2"/>
    <w:rsid w:val="00905133"/>
    <w:rsid w:val="009051CF"/>
    <w:rsid w:val="00905308"/>
    <w:rsid w:val="0090557E"/>
    <w:rsid w:val="00905957"/>
    <w:rsid w:val="00905AB9"/>
    <w:rsid w:val="00905B45"/>
    <w:rsid w:val="00905B47"/>
    <w:rsid w:val="00905DBD"/>
    <w:rsid w:val="00905F33"/>
    <w:rsid w:val="009066DF"/>
    <w:rsid w:val="0090688D"/>
    <w:rsid w:val="00906B61"/>
    <w:rsid w:val="00906BFF"/>
    <w:rsid w:val="00906DCF"/>
    <w:rsid w:val="00906F08"/>
    <w:rsid w:val="009074AC"/>
    <w:rsid w:val="009076B3"/>
    <w:rsid w:val="009077B2"/>
    <w:rsid w:val="0090789E"/>
    <w:rsid w:val="00907C59"/>
    <w:rsid w:val="00910D97"/>
    <w:rsid w:val="0091126A"/>
    <w:rsid w:val="009112BE"/>
    <w:rsid w:val="009113F4"/>
    <w:rsid w:val="0091148A"/>
    <w:rsid w:val="0091176A"/>
    <w:rsid w:val="00911949"/>
    <w:rsid w:val="00911B0B"/>
    <w:rsid w:val="00911BCA"/>
    <w:rsid w:val="00911C0B"/>
    <w:rsid w:val="0091208F"/>
    <w:rsid w:val="0091222B"/>
    <w:rsid w:val="009122CC"/>
    <w:rsid w:val="009123E2"/>
    <w:rsid w:val="00912601"/>
    <w:rsid w:val="009129C2"/>
    <w:rsid w:val="00913325"/>
    <w:rsid w:val="0091372E"/>
    <w:rsid w:val="00913804"/>
    <w:rsid w:val="00913B5D"/>
    <w:rsid w:val="00913E01"/>
    <w:rsid w:val="0091411D"/>
    <w:rsid w:val="00914484"/>
    <w:rsid w:val="0091452B"/>
    <w:rsid w:val="00914C5D"/>
    <w:rsid w:val="00914CC4"/>
    <w:rsid w:val="00914FDE"/>
    <w:rsid w:val="00915265"/>
    <w:rsid w:val="009152C5"/>
    <w:rsid w:val="009153FB"/>
    <w:rsid w:val="00915431"/>
    <w:rsid w:val="00915583"/>
    <w:rsid w:val="00915765"/>
    <w:rsid w:val="00915A7A"/>
    <w:rsid w:val="00915BF5"/>
    <w:rsid w:val="00915CA5"/>
    <w:rsid w:val="00915E08"/>
    <w:rsid w:val="00916828"/>
    <w:rsid w:val="0091696D"/>
    <w:rsid w:val="009169F1"/>
    <w:rsid w:val="00916AEE"/>
    <w:rsid w:val="00916BF5"/>
    <w:rsid w:val="00916F98"/>
    <w:rsid w:val="00917028"/>
    <w:rsid w:val="0091750B"/>
    <w:rsid w:val="009177E9"/>
    <w:rsid w:val="00917883"/>
    <w:rsid w:val="009178E8"/>
    <w:rsid w:val="00917946"/>
    <w:rsid w:val="00917A4C"/>
    <w:rsid w:val="00917CFD"/>
    <w:rsid w:val="00920086"/>
    <w:rsid w:val="009201B1"/>
    <w:rsid w:val="00920644"/>
    <w:rsid w:val="009207D8"/>
    <w:rsid w:val="00920C82"/>
    <w:rsid w:val="00920DD0"/>
    <w:rsid w:val="00920F30"/>
    <w:rsid w:val="00920F49"/>
    <w:rsid w:val="00921859"/>
    <w:rsid w:val="0092199C"/>
    <w:rsid w:val="00921B98"/>
    <w:rsid w:val="00921D52"/>
    <w:rsid w:val="00921D86"/>
    <w:rsid w:val="00921EB2"/>
    <w:rsid w:val="00921FDA"/>
    <w:rsid w:val="009222DD"/>
    <w:rsid w:val="009223EE"/>
    <w:rsid w:val="00922538"/>
    <w:rsid w:val="00922C94"/>
    <w:rsid w:val="009233D2"/>
    <w:rsid w:val="009234CC"/>
    <w:rsid w:val="009234D6"/>
    <w:rsid w:val="0092360F"/>
    <w:rsid w:val="00923617"/>
    <w:rsid w:val="00923EE3"/>
    <w:rsid w:val="009246D0"/>
    <w:rsid w:val="00924B13"/>
    <w:rsid w:val="00924ED4"/>
    <w:rsid w:val="00924F7E"/>
    <w:rsid w:val="009251D3"/>
    <w:rsid w:val="009255C6"/>
    <w:rsid w:val="0092592F"/>
    <w:rsid w:val="00925BC4"/>
    <w:rsid w:val="00925D60"/>
    <w:rsid w:val="00925E6B"/>
    <w:rsid w:val="009261CD"/>
    <w:rsid w:val="009263AA"/>
    <w:rsid w:val="009265E7"/>
    <w:rsid w:val="00926DFF"/>
    <w:rsid w:val="00926E22"/>
    <w:rsid w:val="00926E89"/>
    <w:rsid w:val="00926FE5"/>
    <w:rsid w:val="00927218"/>
    <w:rsid w:val="00927C28"/>
    <w:rsid w:val="00930016"/>
    <w:rsid w:val="009301AC"/>
    <w:rsid w:val="0093090F"/>
    <w:rsid w:val="00930C50"/>
    <w:rsid w:val="00930F2D"/>
    <w:rsid w:val="009310DF"/>
    <w:rsid w:val="009312D9"/>
    <w:rsid w:val="00931692"/>
    <w:rsid w:val="00931939"/>
    <w:rsid w:val="00931AA7"/>
    <w:rsid w:val="00931F70"/>
    <w:rsid w:val="00931F93"/>
    <w:rsid w:val="009320F4"/>
    <w:rsid w:val="0093219F"/>
    <w:rsid w:val="009321A1"/>
    <w:rsid w:val="009327A9"/>
    <w:rsid w:val="00932999"/>
    <w:rsid w:val="00932B44"/>
    <w:rsid w:val="00932C93"/>
    <w:rsid w:val="00932FC0"/>
    <w:rsid w:val="00933596"/>
    <w:rsid w:val="00933BD9"/>
    <w:rsid w:val="00933CB7"/>
    <w:rsid w:val="00933E4C"/>
    <w:rsid w:val="009342EE"/>
    <w:rsid w:val="00934324"/>
    <w:rsid w:val="00934417"/>
    <w:rsid w:val="0093491C"/>
    <w:rsid w:val="0093515F"/>
    <w:rsid w:val="009355FC"/>
    <w:rsid w:val="00935677"/>
    <w:rsid w:val="009356D2"/>
    <w:rsid w:val="009356FD"/>
    <w:rsid w:val="00935809"/>
    <w:rsid w:val="0093596A"/>
    <w:rsid w:val="00935A4C"/>
    <w:rsid w:val="00935A5A"/>
    <w:rsid w:val="00935F9B"/>
    <w:rsid w:val="00936048"/>
    <w:rsid w:val="00936B5C"/>
    <w:rsid w:val="00936CA9"/>
    <w:rsid w:val="00936E5A"/>
    <w:rsid w:val="00936E97"/>
    <w:rsid w:val="00936FF8"/>
    <w:rsid w:val="009370FA"/>
    <w:rsid w:val="0093718C"/>
    <w:rsid w:val="009376F1"/>
    <w:rsid w:val="00937C57"/>
    <w:rsid w:val="0094006C"/>
    <w:rsid w:val="009402AC"/>
    <w:rsid w:val="00940317"/>
    <w:rsid w:val="0094071A"/>
    <w:rsid w:val="009412A1"/>
    <w:rsid w:val="009414A3"/>
    <w:rsid w:val="00941501"/>
    <w:rsid w:val="00941557"/>
    <w:rsid w:val="00941607"/>
    <w:rsid w:val="00941A93"/>
    <w:rsid w:val="00941AEE"/>
    <w:rsid w:val="00941B5E"/>
    <w:rsid w:val="00941BD6"/>
    <w:rsid w:val="00941F53"/>
    <w:rsid w:val="00941FAB"/>
    <w:rsid w:val="00942046"/>
    <w:rsid w:val="009420A3"/>
    <w:rsid w:val="0094224D"/>
    <w:rsid w:val="009422B7"/>
    <w:rsid w:val="0094260D"/>
    <w:rsid w:val="00942C78"/>
    <w:rsid w:val="00942E2C"/>
    <w:rsid w:val="00942EBF"/>
    <w:rsid w:val="00942FEE"/>
    <w:rsid w:val="0094312B"/>
    <w:rsid w:val="0094335B"/>
    <w:rsid w:val="00943386"/>
    <w:rsid w:val="0094342A"/>
    <w:rsid w:val="009434A6"/>
    <w:rsid w:val="009434BB"/>
    <w:rsid w:val="009436BD"/>
    <w:rsid w:val="009437E1"/>
    <w:rsid w:val="00943A79"/>
    <w:rsid w:val="00943B3F"/>
    <w:rsid w:val="00943DD7"/>
    <w:rsid w:val="00943ECB"/>
    <w:rsid w:val="00944155"/>
    <w:rsid w:val="00944300"/>
    <w:rsid w:val="009443D8"/>
    <w:rsid w:val="009443EF"/>
    <w:rsid w:val="009444FD"/>
    <w:rsid w:val="009445C7"/>
    <w:rsid w:val="009447AF"/>
    <w:rsid w:val="00944807"/>
    <w:rsid w:val="00944B06"/>
    <w:rsid w:val="00945481"/>
    <w:rsid w:val="009455EB"/>
    <w:rsid w:val="0094642C"/>
    <w:rsid w:val="0094648F"/>
    <w:rsid w:val="00946842"/>
    <w:rsid w:val="00946AF7"/>
    <w:rsid w:val="00946F04"/>
    <w:rsid w:val="0094725A"/>
    <w:rsid w:val="00947CE4"/>
    <w:rsid w:val="00948220"/>
    <w:rsid w:val="0094FFA9"/>
    <w:rsid w:val="0095008C"/>
    <w:rsid w:val="009500EB"/>
    <w:rsid w:val="00950279"/>
    <w:rsid w:val="009503AE"/>
    <w:rsid w:val="009505EC"/>
    <w:rsid w:val="00950FCF"/>
    <w:rsid w:val="009511DD"/>
    <w:rsid w:val="00951617"/>
    <w:rsid w:val="009517F8"/>
    <w:rsid w:val="0095194C"/>
    <w:rsid w:val="00951B50"/>
    <w:rsid w:val="00951D03"/>
    <w:rsid w:val="009523FA"/>
    <w:rsid w:val="00952ABA"/>
    <w:rsid w:val="00952E3C"/>
    <w:rsid w:val="00952E4F"/>
    <w:rsid w:val="00952EA9"/>
    <w:rsid w:val="00952F88"/>
    <w:rsid w:val="00953008"/>
    <w:rsid w:val="00953069"/>
    <w:rsid w:val="00953440"/>
    <w:rsid w:val="0095358F"/>
    <w:rsid w:val="009536CE"/>
    <w:rsid w:val="0095397A"/>
    <w:rsid w:val="00953AE0"/>
    <w:rsid w:val="00953E4E"/>
    <w:rsid w:val="00954010"/>
    <w:rsid w:val="0095454D"/>
    <w:rsid w:val="0095481E"/>
    <w:rsid w:val="00954A23"/>
    <w:rsid w:val="00954DBB"/>
    <w:rsid w:val="0095507C"/>
    <w:rsid w:val="0095548E"/>
    <w:rsid w:val="009557AE"/>
    <w:rsid w:val="00955856"/>
    <w:rsid w:val="00955B85"/>
    <w:rsid w:val="00955DE5"/>
    <w:rsid w:val="009561AB"/>
    <w:rsid w:val="00956521"/>
    <w:rsid w:val="009565AD"/>
    <w:rsid w:val="00956655"/>
    <w:rsid w:val="00956677"/>
    <w:rsid w:val="009566D2"/>
    <w:rsid w:val="009569DC"/>
    <w:rsid w:val="009572E2"/>
    <w:rsid w:val="009584BA"/>
    <w:rsid w:val="009604DF"/>
    <w:rsid w:val="009607A8"/>
    <w:rsid w:val="00960A5A"/>
    <w:rsid w:val="00960A7F"/>
    <w:rsid w:val="00960DE5"/>
    <w:rsid w:val="00961021"/>
    <w:rsid w:val="00961423"/>
    <w:rsid w:val="00961459"/>
    <w:rsid w:val="00961490"/>
    <w:rsid w:val="0096177C"/>
    <w:rsid w:val="009618D5"/>
    <w:rsid w:val="0096198F"/>
    <w:rsid w:val="00961BCD"/>
    <w:rsid w:val="00961BD4"/>
    <w:rsid w:val="00961D27"/>
    <w:rsid w:val="00961DC4"/>
    <w:rsid w:val="00962043"/>
    <w:rsid w:val="00962591"/>
    <w:rsid w:val="0096280D"/>
    <w:rsid w:val="009631FB"/>
    <w:rsid w:val="0096335E"/>
    <w:rsid w:val="009634F0"/>
    <w:rsid w:val="009638AA"/>
    <w:rsid w:val="00963BE6"/>
    <w:rsid w:val="00963CD0"/>
    <w:rsid w:val="00964261"/>
    <w:rsid w:val="00964667"/>
    <w:rsid w:val="00964C6E"/>
    <w:rsid w:val="00964DC0"/>
    <w:rsid w:val="00964FC0"/>
    <w:rsid w:val="009653F6"/>
    <w:rsid w:val="00965646"/>
    <w:rsid w:val="0096564E"/>
    <w:rsid w:val="00965A39"/>
    <w:rsid w:val="00965A4D"/>
    <w:rsid w:val="00965BBB"/>
    <w:rsid w:val="00965BF7"/>
    <w:rsid w:val="00965F35"/>
    <w:rsid w:val="00966332"/>
    <w:rsid w:val="00966483"/>
    <w:rsid w:val="00966644"/>
    <w:rsid w:val="00966734"/>
    <w:rsid w:val="009668D8"/>
    <w:rsid w:val="009668ED"/>
    <w:rsid w:val="00966A6F"/>
    <w:rsid w:val="00966AEF"/>
    <w:rsid w:val="00966BC4"/>
    <w:rsid w:val="00966D8C"/>
    <w:rsid w:val="00966DD7"/>
    <w:rsid w:val="00967380"/>
    <w:rsid w:val="00967563"/>
    <w:rsid w:val="00967B0A"/>
    <w:rsid w:val="00967C28"/>
    <w:rsid w:val="00967C30"/>
    <w:rsid w:val="00967C47"/>
    <w:rsid w:val="00970024"/>
    <w:rsid w:val="00970499"/>
    <w:rsid w:val="00970781"/>
    <w:rsid w:val="009708D1"/>
    <w:rsid w:val="009709A1"/>
    <w:rsid w:val="009709D1"/>
    <w:rsid w:val="00970A4C"/>
    <w:rsid w:val="00970ADF"/>
    <w:rsid w:val="00970B21"/>
    <w:rsid w:val="00970D9C"/>
    <w:rsid w:val="00970F33"/>
    <w:rsid w:val="00970F59"/>
    <w:rsid w:val="00971052"/>
    <w:rsid w:val="00971B53"/>
    <w:rsid w:val="00971DDD"/>
    <w:rsid w:val="00971F6C"/>
    <w:rsid w:val="00972058"/>
    <w:rsid w:val="00972060"/>
    <w:rsid w:val="00972575"/>
    <w:rsid w:val="00972F22"/>
    <w:rsid w:val="00973392"/>
    <w:rsid w:val="0097361C"/>
    <w:rsid w:val="009739D0"/>
    <w:rsid w:val="00974023"/>
    <w:rsid w:val="00974106"/>
    <w:rsid w:val="009741B0"/>
    <w:rsid w:val="00974330"/>
    <w:rsid w:val="0097448E"/>
    <w:rsid w:val="00974667"/>
    <w:rsid w:val="009747C0"/>
    <w:rsid w:val="00974CDF"/>
    <w:rsid w:val="009751DB"/>
    <w:rsid w:val="009753D8"/>
    <w:rsid w:val="009756E6"/>
    <w:rsid w:val="00975EEB"/>
    <w:rsid w:val="00976297"/>
    <w:rsid w:val="009763EE"/>
    <w:rsid w:val="009764D5"/>
    <w:rsid w:val="009764F5"/>
    <w:rsid w:val="00976583"/>
    <w:rsid w:val="0097659A"/>
    <w:rsid w:val="009767B4"/>
    <w:rsid w:val="00976CBA"/>
    <w:rsid w:val="00976E25"/>
    <w:rsid w:val="0097721B"/>
    <w:rsid w:val="0097743A"/>
    <w:rsid w:val="009775D2"/>
    <w:rsid w:val="00977623"/>
    <w:rsid w:val="0097779D"/>
    <w:rsid w:val="009777C1"/>
    <w:rsid w:val="00977A86"/>
    <w:rsid w:val="00977ADC"/>
    <w:rsid w:val="00977E16"/>
    <w:rsid w:val="0098011B"/>
    <w:rsid w:val="00980297"/>
    <w:rsid w:val="00980689"/>
    <w:rsid w:val="009807FF"/>
    <w:rsid w:val="009808DE"/>
    <w:rsid w:val="009808DF"/>
    <w:rsid w:val="00980FA4"/>
    <w:rsid w:val="009811D3"/>
    <w:rsid w:val="00981589"/>
    <w:rsid w:val="00981F3F"/>
    <w:rsid w:val="00982093"/>
    <w:rsid w:val="00982303"/>
    <w:rsid w:val="009828E8"/>
    <w:rsid w:val="00982BA8"/>
    <w:rsid w:val="00982D75"/>
    <w:rsid w:val="00982FC0"/>
    <w:rsid w:val="00983479"/>
    <w:rsid w:val="009834F2"/>
    <w:rsid w:val="00983666"/>
    <w:rsid w:val="009839FE"/>
    <w:rsid w:val="00983CB6"/>
    <w:rsid w:val="009841ED"/>
    <w:rsid w:val="0098441C"/>
    <w:rsid w:val="00984599"/>
    <w:rsid w:val="00984725"/>
    <w:rsid w:val="00984769"/>
    <w:rsid w:val="00984792"/>
    <w:rsid w:val="00984A97"/>
    <w:rsid w:val="00984B35"/>
    <w:rsid w:val="00984FBC"/>
    <w:rsid w:val="009858D7"/>
    <w:rsid w:val="00985AE8"/>
    <w:rsid w:val="00985C35"/>
    <w:rsid w:val="00985D7F"/>
    <w:rsid w:val="00985E83"/>
    <w:rsid w:val="00985FEE"/>
    <w:rsid w:val="00986256"/>
    <w:rsid w:val="0098638F"/>
    <w:rsid w:val="00986446"/>
    <w:rsid w:val="009864C3"/>
    <w:rsid w:val="00986637"/>
    <w:rsid w:val="009867E8"/>
    <w:rsid w:val="0098686A"/>
    <w:rsid w:val="00986924"/>
    <w:rsid w:val="00986C2A"/>
    <w:rsid w:val="00986DCE"/>
    <w:rsid w:val="0098746E"/>
    <w:rsid w:val="00987AE5"/>
    <w:rsid w:val="00987B5B"/>
    <w:rsid w:val="00987D6F"/>
    <w:rsid w:val="00987D7B"/>
    <w:rsid w:val="00990636"/>
    <w:rsid w:val="0099087E"/>
    <w:rsid w:val="00990893"/>
    <w:rsid w:val="00990CCE"/>
    <w:rsid w:val="00991333"/>
    <w:rsid w:val="00991357"/>
    <w:rsid w:val="009914D5"/>
    <w:rsid w:val="009916A5"/>
    <w:rsid w:val="00991813"/>
    <w:rsid w:val="009919B1"/>
    <w:rsid w:val="009919BE"/>
    <w:rsid w:val="00991C12"/>
    <w:rsid w:val="00991F9E"/>
    <w:rsid w:val="0099220D"/>
    <w:rsid w:val="009924B0"/>
    <w:rsid w:val="0099265B"/>
    <w:rsid w:val="0099276B"/>
    <w:rsid w:val="0099281C"/>
    <w:rsid w:val="00992C24"/>
    <w:rsid w:val="00992DFF"/>
    <w:rsid w:val="00992FD6"/>
    <w:rsid w:val="00993163"/>
    <w:rsid w:val="0099354C"/>
    <w:rsid w:val="00993557"/>
    <w:rsid w:val="00993D09"/>
    <w:rsid w:val="009940F0"/>
    <w:rsid w:val="009941E6"/>
    <w:rsid w:val="009942AE"/>
    <w:rsid w:val="0099478A"/>
    <w:rsid w:val="00994A33"/>
    <w:rsid w:val="00994B21"/>
    <w:rsid w:val="00994B7B"/>
    <w:rsid w:val="00994CD6"/>
    <w:rsid w:val="00994EA7"/>
    <w:rsid w:val="00994FD1"/>
    <w:rsid w:val="009950D8"/>
    <w:rsid w:val="009952A9"/>
    <w:rsid w:val="00995613"/>
    <w:rsid w:val="00995A5E"/>
    <w:rsid w:val="00995CBD"/>
    <w:rsid w:val="00995EB4"/>
    <w:rsid w:val="0099600E"/>
    <w:rsid w:val="00996685"/>
    <w:rsid w:val="009966B0"/>
    <w:rsid w:val="0099698B"/>
    <w:rsid w:val="00996AA7"/>
    <w:rsid w:val="00996BF4"/>
    <w:rsid w:val="00996CC0"/>
    <w:rsid w:val="009970AD"/>
    <w:rsid w:val="00997456"/>
    <w:rsid w:val="00997503"/>
    <w:rsid w:val="009975BE"/>
    <w:rsid w:val="0099764E"/>
    <w:rsid w:val="0099773D"/>
    <w:rsid w:val="0099790D"/>
    <w:rsid w:val="00997AD3"/>
    <w:rsid w:val="00997D32"/>
    <w:rsid w:val="00997EAB"/>
    <w:rsid w:val="009A0091"/>
    <w:rsid w:val="009A019F"/>
    <w:rsid w:val="009A096C"/>
    <w:rsid w:val="009A0EC4"/>
    <w:rsid w:val="009A0FEA"/>
    <w:rsid w:val="009A1547"/>
    <w:rsid w:val="009A166A"/>
    <w:rsid w:val="009A1731"/>
    <w:rsid w:val="009A1BBF"/>
    <w:rsid w:val="009A1D88"/>
    <w:rsid w:val="009A1F2E"/>
    <w:rsid w:val="009A1F91"/>
    <w:rsid w:val="009A1FEF"/>
    <w:rsid w:val="009A2339"/>
    <w:rsid w:val="009A23BD"/>
    <w:rsid w:val="009A2468"/>
    <w:rsid w:val="009A25F2"/>
    <w:rsid w:val="009A2DE5"/>
    <w:rsid w:val="009A33BC"/>
    <w:rsid w:val="009A3793"/>
    <w:rsid w:val="009A38F5"/>
    <w:rsid w:val="009A3C62"/>
    <w:rsid w:val="009A40B9"/>
    <w:rsid w:val="009A4610"/>
    <w:rsid w:val="009A477D"/>
    <w:rsid w:val="009A4ACD"/>
    <w:rsid w:val="009A4B77"/>
    <w:rsid w:val="009A4D9A"/>
    <w:rsid w:val="009A4E4D"/>
    <w:rsid w:val="009A51D8"/>
    <w:rsid w:val="009A546C"/>
    <w:rsid w:val="009A54E1"/>
    <w:rsid w:val="009A5D2C"/>
    <w:rsid w:val="009A5D5E"/>
    <w:rsid w:val="009A5F30"/>
    <w:rsid w:val="009A64D4"/>
    <w:rsid w:val="009A6727"/>
    <w:rsid w:val="009A679B"/>
    <w:rsid w:val="009A67D7"/>
    <w:rsid w:val="009A6C14"/>
    <w:rsid w:val="009A6F5E"/>
    <w:rsid w:val="009A75B8"/>
    <w:rsid w:val="009A7805"/>
    <w:rsid w:val="009ABBD2"/>
    <w:rsid w:val="009B0417"/>
    <w:rsid w:val="009B0615"/>
    <w:rsid w:val="009B0848"/>
    <w:rsid w:val="009B0C23"/>
    <w:rsid w:val="009B0D58"/>
    <w:rsid w:val="009B0EA5"/>
    <w:rsid w:val="009B1134"/>
    <w:rsid w:val="009B12BB"/>
    <w:rsid w:val="009B1713"/>
    <w:rsid w:val="009B1C91"/>
    <w:rsid w:val="009B1E78"/>
    <w:rsid w:val="009B205C"/>
    <w:rsid w:val="009B2543"/>
    <w:rsid w:val="009B2AA8"/>
    <w:rsid w:val="009B2B79"/>
    <w:rsid w:val="009B2E34"/>
    <w:rsid w:val="009B2F6E"/>
    <w:rsid w:val="009B2FC8"/>
    <w:rsid w:val="009B33A1"/>
    <w:rsid w:val="009B3489"/>
    <w:rsid w:val="009B370F"/>
    <w:rsid w:val="009B38ED"/>
    <w:rsid w:val="009B3B15"/>
    <w:rsid w:val="009B3B82"/>
    <w:rsid w:val="009B3ED9"/>
    <w:rsid w:val="009B4A00"/>
    <w:rsid w:val="009B4A1B"/>
    <w:rsid w:val="009B4A4E"/>
    <w:rsid w:val="009B4CF9"/>
    <w:rsid w:val="009B4F12"/>
    <w:rsid w:val="009B52E8"/>
    <w:rsid w:val="009B580D"/>
    <w:rsid w:val="009B58B9"/>
    <w:rsid w:val="009B5BA3"/>
    <w:rsid w:val="009B5D22"/>
    <w:rsid w:val="009B5F4B"/>
    <w:rsid w:val="009B623C"/>
    <w:rsid w:val="009B62C5"/>
    <w:rsid w:val="009B6379"/>
    <w:rsid w:val="009B660C"/>
    <w:rsid w:val="009B66B0"/>
    <w:rsid w:val="009B69B4"/>
    <w:rsid w:val="009B7928"/>
    <w:rsid w:val="009B7D6A"/>
    <w:rsid w:val="009C007D"/>
    <w:rsid w:val="009C0188"/>
    <w:rsid w:val="009C0614"/>
    <w:rsid w:val="009C06DE"/>
    <w:rsid w:val="009C076D"/>
    <w:rsid w:val="009C0B90"/>
    <w:rsid w:val="009C0DCB"/>
    <w:rsid w:val="009C106B"/>
    <w:rsid w:val="009C12FB"/>
    <w:rsid w:val="009C1356"/>
    <w:rsid w:val="009C14C5"/>
    <w:rsid w:val="009C14D7"/>
    <w:rsid w:val="009C16F7"/>
    <w:rsid w:val="009C1951"/>
    <w:rsid w:val="009C1C44"/>
    <w:rsid w:val="009C1F69"/>
    <w:rsid w:val="009C2289"/>
    <w:rsid w:val="009C24E0"/>
    <w:rsid w:val="009C254D"/>
    <w:rsid w:val="009C2854"/>
    <w:rsid w:val="009C2A79"/>
    <w:rsid w:val="009C2BDF"/>
    <w:rsid w:val="009C2F0C"/>
    <w:rsid w:val="009C2F11"/>
    <w:rsid w:val="009C2F34"/>
    <w:rsid w:val="009C318C"/>
    <w:rsid w:val="009C369A"/>
    <w:rsid w:val="009C3B6A"/>
    <w:rsid w:val="009C3D48"/>
    <w:rsid w:val="009C40B2"/>
    <w:rsid w:val="009C40F5"/>
    <w:rsid w:val="009C41D4"/>
    <w:rsid w:val="009C44AB"/>
    <w:rsid w:val="009C44DE"/>
    <w:rsid w:val="009C46CE"/>
    <w:rsid w:val="009C4A74"/>
    <w:rsid w:val="009C4AB1"/>
    <w:rsid w:val="009C5042"/>
    <w:rsid w:val="009C51EC"/>
    <w:rsid w:val="009C5495"/>
    <w:rsid w:val="009C54B5"/>
    <w:rsid w:val="009C56BA"/>
    <w:rsid w:val="009C5829"/>
    <w:rsid w:val="009C5916"/>
    <w:rsid w:val="009C5A16"/>
    <w:rsid w:val="009C5C89"/>
    <w:rsid w:val="009C5EB3"/>
    <w:rsid w:val="009C621C"/>
    <w:rsid w:val="009C628E"/>
    <w:rsid w:val="009C6470"/>
    <w:rsid w:val="009C64A5"/>
    <w:rsid w:val="009C68B9"/>
    <w:rsid w:val="009C6933"/>
    <w:rsid w:val="009C6C9F"/>
    <w:rsid w:val="009C6DCC"/>
    <w:rsid w:val="009C6E95"/>
    <w:rsid w:val="009C715A"/>
    <w:rsid w:val="009C71C0"/>
    <w:rsid w:val="009C7284"/>
    <w:rsid w:val="009C736D"/>
    <w:rsid w:val="009C7515"/>
    <w:rsid w:val="009C7572"/>
    <w:rsid w:val="009C75E8"/>
    <w:rsid w:val="009C7F5E"/>
    <w:rsid w:val="009D01E6"/>
    <w:rsid w:val="009D037D"/>
    <w:rsid w:val="009D0CCE"/>
    <w:rsid w:val="009D0F24"/>
    <w:rsid w:val="009D13A5"/>
    <w:rsid w:val="009D1640"/>
    <w:rsid w:val="009D1667"/>
    <w:rsid w:val="009D16CE"/>
    <w:rsid w:val="009D187E"/>
    <w:rsid w:val="009D18F2"/>
    <w:rsid w:val="009D1A32"/>
    <w:rsid w:val="009D21DC"/>
    <w:rsid w:val="009D22C9"/>
    <w:rsid w:val="009D2384"/>
    <w:rsid w:val="009D2D2A"/>
    <w:rsid w:val="009D2F82"/>
    <w:rsid w:val="009D371E"/>
    <w:rsid w:val="009D3790"/>
    <w:rsid w:val="009D39BF"/>
    <w:rsid w:val="009D3B9E"/>
    <w:rsid w:val="009D3C73"/>
    <w:rsid w:val="009D3F55"/>
    <w:rsid w:val="009D4126"/>
    <w:rsid w:val="009D458A"/>
    <w:rsid w:val="009D508A"/>
    <w:rsid w:val="009D5179"/>
    <w:rsid w:val="009D5A10"/>
    <w:rsid w:val="009D5C5C"/>
    <w:rsid w:val="009D5D1F"/>
    <w:rsid w:val="009D5E05"/>
    <w:rsid w:val="009D619A"/>
    <w:rsid w:val="009D64DB"/>
    <w:rsid w:val="009D66F3"/>
    <w:rsid w:val="009D69F2"/>
    <w:rsid w:val="009D6A65"/>
    <w:rsid w:val="009D6B63"/>
    <w:rsid w:val="009D6F1A"/>
    <w:rsid w:val="009D76CF"/>
    <w:rsid w:val="009D7AF8"/>
    <w:rsid w:val="009D7C57"/>
    <w:rsid w:val="009D7D58"/>
    <w:rsid w:val="009E0308"/>
    <w:rsid w:val="009E034C"/>
    <w:rsid w:val="009E0873"/>
    <w:rsid w:val="009E09B6"/>
    <w:rsid w:val="009E0F2E"/>
    <w:rsid w:val="009E1508"/>
    <w:rsid w:val="009E1C7E"/>
    <w:rsid w:val="009E1D0E"/>
    <w:rsid w:val="009E1EF6"/>
    <w:rsid w:val="009E1FD0"/>
    <w:rsid w:val="009E20F2"/>
    <w:rsid w:val="009E22FB"/>
    <w:rsid w:val="009E25A6"/>
    <w:rsid w:val="009E26B4"/>
    <w:rsid w:val="009E278E"/>
    <w:rsid w:val="009E279B"/>
    <w:rsid w:val="009E28CC"/>
    <w:rsid w:val="009E2E80"/>
    <w:rsid w:val="009E2F81"/>
    <w:rsid w:val="009E3551"/>
    <w:rsid w:val="009E3769"/>
    <w:rsid w:val="009E3A62"/>
    <w:rsid w:val="009E3BBA"/>
    <w:rsid w:val="009E3F1A"/>
    <w:rsid w:val="009E440F"/>
    <w:rsid w:val="009E4837"/>
    <w:rsid w:val="009E4A9F"/>
    <w:rsid w:val="009E4CF0"/>
    <w:rsid w:val="009E4EBB"/>
    <w:rsid w:val="009E509A"/>
    <w:rsid w:val="009E51EA"/>
    <w:rsid w:val="009E5271"/>
    <w:rsid w:val="009E52EA"/>
    <w:rsid w:val="009E53D1"/>
    <w:rsid w:val="009E54E9"/>
    <w:rsid w:val="009E55C0"/>
    <w:rsid w:val="009E5611"/>
    <w:rsid w:val="009E57E3"/>
    <w:rsid w:val="009E5A0E"/>
    <w:rsid w:val="009E5AE3"/>
    <w:rsid w:val="009E5F8E"/>
    <w:rsid w:val="009E5FDF"/>
    <w:rsid w:val="009E604B"/>
    <w:rsid w:val="009E61EA"/>
    <w:rsid w:val="009E6657"/>
    <w:rsid w:val="009E6AA8"/>
    <w:rsid w:val="009E6C38"/>
    <w:rsid w:val="009E6D44"/>
    <w:rsid w:val="009E6F1A"/>
    <w:rsid w:val="009E7464"/>
    <w:rsid w:val="009E75CF"/>
    <w:rsid w:val="009E7618"/>
    <w:rsid w:val="009E7BD0"/>
    <w:rsid w:val="009E7BDC"/>
    <w:rsid w:val="009E7D81"/>
    <w:rsid w:val="009F01E5"/>
    <w:rsid w:val="009F0231"/>
    <w:rsid w:val="009F02A6"/>
    <w:rsid w:val="009F053E"/>
    <w:rsid w:val="009F0907"/>
    <w:rsid w:val="009F0AF0"/>
    <w:rsid w:val="009F10A4"/>
    <w:rsid w:val="009F119F"/>
    <w:rsid w:val="009F11CD"/>
    <w:rsid w:val="009F15F3"/>
    <w:rsid w:val="009F166D"/>
    <w:rsid w:val="009F17C5"/>
    <w:rsid w:val="009F18D0"/>
    <w:rsid w:val="009F1F67"/>
    <w:rsid w:val="009F2168"/>
    <w:rsid w:val="009F2188"/>
    <w:rsid w:val="009F21FA"/>
    <w:rsid w:val="009F22C4"/>
    <w:rsid w:val="009F240A"/>
    <w:rsid w:val="009F2506"/>
    <w:rsid w:val="009F2882"/>
    <w:rsid w:val="009F3117"/>
    <w:rsid w:val="009F3321"/>
    <w:rsid w:val="009F3535"/>
    <w:rsid w:val="009F368D"/>
    <w:rsid w:val="009F391B"/>
    <w:rsid w:val="009F3B92"/>
    <w:rsid w:val="009F3CB1"/>
    <w:rsid w:val="009F3D1F"/>
    <w:rsid w:val="009F3F16"/>
    <w:rsid w:val="009F4062"/>
    <w:rsid w:val="009F4371"/>
    <w:rsid w:val="009F466D"/>
    <w:rsid w:val="009F499F"/>
    <w:rsid w:val="009F4AC6"/>
    <w:rsid w:val="009F50B1"/>
    <w:rsid w:val="009F58AB"/>
    <w:rsid w:val="009F601F"/>
    <w:rsid w:val="009F6733"/>
    <w:rsid w:val="009F6980"/>
    <w:rsid w:val="009F708D"/>
    <w:rsid w:val="009F720F"/>
    <w:rsid w:val="009F73F0"/>
    <w:rsid w:val="009F746F"/>
    <w:rsid w:val="009F7729"/>
    <w:rsid w:val="009F772E"/>
    <w:rsid w:val="009F7A39"/>
    <w:rsid w:val="009F7D63"/>
    <w:rsid w:val="00A00311"/>
    <w:rsid w:val="00A00924"/>
    <w:rsid w:val="00A00950"/>
    <w:rsid w:val="00A012ED"/>
    <w:rsid w:val="00A0148F"/>
    <w:rsid w:val="00A019E8"/>
    <w:rsid w:val="00A01DB9"/>
    <w:rsid w:val="00A0203D"/>
    <w:rsid w:val="00A02105"/>
    <w:rsid w:val="00A02461"/>
    <w:rsid w:val="00A02533"/>
    <w:rsid w:val="00A02968"/>
    <w:rsid w:val="00A029D9"/>
    <w:rsid w:val="00A02AC8"/>
    <w:rsid w:val="00A02BB9"/>
    <w:rsid w:val="00A03151"/>
    <w:rsid w:val="00A0363F"/>
    <w:rsid w:val="00A03665"/>
    <w:rsid w:val="00A036DE"/>
    <w:rsid w:val="00A03D38"/>
    <w:rsid w:val="00A03FD5"/>
    <w:rsid w:val="00A0422A"/>
    <w:rsid w:val="00A04425"/>
    <w:rsid w:val="00A04632"/>
    <w:rsid w:val="00A046F9"/>
    <w:rsid w:val="00A0515C"/>
    <w:rsid w:val="00A05186"/>
    <w:rsid w:val="00A05525"/>
    <w:rsid w:val="00A0557B"/>
    <w:rsid w:val="00A058A7"/>
    <w:rsid w:val="00A058E4"/>
    <w:rsid w:val="00A05CF9"/>
    <w:rsid w:val="00A05CFD"/>
    <w:rsid w:val="00A05EE5"/>
    <w:rsid w:val="00A06014"/>
    <w:rsid w:val="00A06042"/>
    <w:rsid w:val="00A0650C"/>
    <w:rsid w:val="00A066DE"/>
    <w:rsid w:val="00A06B49"/>
    <w:rsid w:val="00A06BB2"/>
    <w:rsid w:val="00A06BB4"/>
    <w:rsid w:val="00A06BCE"/>
    <w:rsid w:val="00A06FFB"/>
    <w:rsid w:val="00A070BB"/>
    <w:rsid w:val="00A07635"/>
    <w:rsid w:val="00A07943"/>
    <w:rsid w:val="00A07C8E"/>
    <w:rsid w:val="00A07D46"/>
    <w:rsid w:val="00A1013D"/>
    <w:rsid w:val="00A1074A"/>
    <w:rsid w:val="00A1099A"/>
    <w:rsid w:val="00A109DB"/>
    <w:rsid w:val="00A10D9B"/>
    <w:rsid w:val="00A10E7F"/>
    <w:rsid w:val="00A11107"/>
    <w:rsid w:val="00A111AC"/>
    <w:rsid w:val="00A112B3"/>
    <w:rsid w:val="00A116ED"/>
    <w:rsid w:val="00A119B0"/>
    <w:rsid w:val="00A11E22"/>
    <w:rsid w:val="00A11EF4"/>
    <w:rsid w:val="00A12111"/>
    <w:rsid w:val="00A12141"/>
    <w:rsid w:val="00A121D0"/>
    <w:rsid w:val="00A1254B"/>
    <w:rsid w:val="00A125C5"/>
    <w:rsid w:val="00A1290E"/>
    <w:rsid w:val="00A12F66"/>
    <w:rsid w:val="00A134A8"/>
    <w:rsid w:val="00A13DAC"/>
    <w:rsid w:val="00A13E8B"/>
    <w:rsid w:val="00A13EBC"/>
    <w:rsid w:val="00A1451B"/>
    <w:rsid w:val="00A146D2"/>
    <w:rsid w:val="00A14853"/>
    <w:rsid w:val="00A1491A"/>
    <w:rsid w:val="00A1495D"/>
    <w:rsid w:val="00A14D37"/>
    <w:rsid w:val="00A150AB"/>
    <w:rsid w:val="00A1527E"/>
    <w:rsid w:val="00A153BD"/>
    <w:rsid w:val="00A15821"/>
    <w:rsid w:val="00A15C21"/>
    <w:rsid w:val="00A15C7C"/>
    <w:rsid w:val="00A15DA2"/>
    <w:rsid w:val="00A15EE7"/>
    <w:rsid w:val="00A16679"/>
    <w:rsid w:val="00A16A2C"/>
    <w:rsid w:val="00A170AF"/>
    <w:rsid w:val="00A17183"/>
    <w:rsid w:val="00A17354"/>
    <w:rsid w:val="00A1743F"/>
    <w:rsid w:val="00A175B9"/>
    <w:rsid w:val="00A175E9"/>
    <w:rsid w:val="00A176F4"/>
    <w:rsid w:val="00A17768"/>
    <w:rsid w:val="00A1781C"/>
    <w:rsid w:val="00A17B65"/>
    <w:rsid w:val="00A17B7F"/>
    <w:rsid w:val="00A17CAB"/>
    <w:rsid w:val="00A20328"/>
    <w:rsid w:val="00A20343"/>
    <w:rsid w:val="00A204E5"/>
    <w:rsid w:val="00A207A4"/>
    <w:rsid w:val="00A20816"/>
    <w:rsid w:val="00A2094F"/>
    <w:rsid w:val="00A20A2B"/>
    <w:rsid w:val="00A20A9C"/>
    <w:rsid w:val="00A20B3F"/>
    <w:rsid w:val="00A20B7B"/>
    <w:rsid w:val="00A20C11"/>
    <w:rsid w:val="00A21045"/>
    <w:rsid w:val="00A21816"/>
    <w:rsid w:val="00A21A77"/>
    <w:rsid w:val="00A21B70"/>
    <w:rsid w:val="00A21DAE"/>
    <w:rsid w:val="00A21DBE"/>
    <w:rsid w:val="00A21F4E"/>
    <w:rsid w:val="00A22571"/>
    <w:rsid w:val="00A2263B"/>
    <w:rsid w:val="00A2263E"/>
    <w:rsid w:val="00A22A87"/>
    <w:rsid w:val="00A22BEA"/>
    <w:rsid w:val="00A22EEB"/>
    <w:rsid w:val="00A22F44"/>
    <w:rsid w:val="00A22F5D"/>
    <w:rsid w:val="00A23063"/>
    <w:rsid w:val="00A23085"/>
    <w:rsid w:val="00A23221"/>
    <w:rsid w:val="00A2329E"/>
    <w:rsid w:val="00A234E2"/>
    <w:rsid w:val="00A236BE"/>
    <w:rsid w:val="00A23A07"/>
    <w:rsid w:val="00A23FDA"/>
    <w:rsid w:val="00A24106"/>
    <w:rsid w:val="00A24642"/>
    <w:rsid w:val="00A24796"/>
    <w:rsid w:val="00A24C37"/>
    <w:rsid w:val="00A24C42"/>
    <w:rsid w:val="00A24C45"/>
    <w:rsid w:val="00A253D8"/>
    <w:rsid w:val="00A25469"/>
    <w:rsid w:val="00A258FC"/>
    <w:rsid w:val="00A25A7E"/>
    <w:rsid w:val="00A26419"/>
    <w:rsid w:val="00A26A05"/>
    <w:rsid w:val="00A26D6D"/>
    <w:rsid w:val="00A273CE"/>
    <w:rsid w:val="00A273EE"/>
    <w:rsid w:val="00A27783"/>
    <w:rsid w:val="00A2792E"/>
    <w:rsid w:val="00A279E9"/>
    <w:rsid w:val="00A27DCB"/>
    <w:rsid w:val="00A30299"/>
    <w:rsid w:val="00A3062E"/>
    <w:rsid w:val="00A30681"/>
    <w:rsid w:val="00A30767"/>
    <w:rsid w:val="00A30A3C"/>
    <w:rsid w:val="00A30ACC"/>
    <w:rsid w:val="00A30BC0"/>
    <w:rsid w:val="00A30D2D"/>
    <w:rsid w:val="00A30EA9"/>
    <w:rsid w:val="00A30F23"/>
    <w:rsid w:val="00A3119B"/>
    <w:rsid w:val="00A31416"/>
    <w:rsid w:val="00A31441"/>
    <w:rsid w:val="00A314BD"/>
    <w:rsid w:val="00A318EE"/>
    <w:rsid w:val="00A31AC7"/>
    <w:rsid w:val="00A31CE1"/>
    <w:rsid w:val="00A31E73"/>
    <w:rsid w:val="00A32240"/>
    <w:rsid w:val="00A3247F"/>
    <w:rsid w:val="00A32658"/>
    <w:rsid w:val="00A3276C"/>
    <w:rsid w:val="00A327F6"/>
    <w:rsid w:val="00A328A8"/>
    <w:rsid w:val="00A3299B"/>
    <w:rsid w:val="00A329E7"/>
    <w:rsid w:val="00A32A1D"/>
    <w:rsid w:val="00A32BB8"/>
    <w:rsid w:val="00A32E7F"/>
    <w:rsid w:val="00A33218"/>
    <w:rsid w:val="00A339F1"/>
    <w:rsid w:val="00A33B3E"/>
    <w:rsid w:val="00A33D0F"/>
    <w:rsid w:val="00A340BB"/>
    <w:rsid w:val="00A341A5"/>
    <w:rsid w:val="00A342EA"/>
    <w:rsid w:val="00A3445E"/>
    <w:rsid w:val="00A34490"/>
    <w:rsid w:val="00A34A69"/>
    <w:rsid w:val="00A34ED4"/>
    <w:rsid w:val="00A350CB"/>
    <w:rsid w:val="00A35561"/>
    <w:rsid w:val="00A35D74"/>
    <w:rsid w:val="00A35E96"/>
    <w:rsid w:val="00A36053"/>
    <w:rsid w:val="00A36096"/>
    <w:rsid w:val="00A3641E"/>
    <w:rsid w:val="00A36601"/>
    <w:rsid w:val="00A3698D"/>
    <w:rsid w:val="00A369BA"/>
    <w:rsid w:val="00A36FFA"/>
    <w:rsid w:val="00A37893"/>
    <w:rsid w:val="00A379CF"/>
    <w:rsid w:val="00A37AB1"/>
    <w:rsid w:val="00A37EFD"/>
    <w:rsid w:val="00A400FB"/>
    <w:rsid w:val="00A405FD"/>
    <w:rsid w:val="00A4087D"/>
    <w:rsid w:val="00A409E6"/>
    <w:rsid w:val="00A40C12"/>
    <w:rsid w:val="00A40DEA"/>
    <w:rsid w:val="00A41107"/>
    <w:rsid w:val="00A4110A"/>
    <w:rsid w:val="00A4137C"/>
    <w:rsid w:val="00A4158F"/>
    <w:rsid w:val="00A41732"/>
    <w:rsid w:val="00A41738"/>
    <w:rsid w:val="00A4173F"/>
    <w:rsid w:val="00A41827"/>
    <w:rsid w:val="00A41A23"/>
    <w:rsid w:val="00A41CB7"/>
    <w:rsid w:val="00A41ED1"/>
    <w:rsid w:val="00A41F4B"/>
    <w:rsid w:val="00A42046"/>
    <w:rsid w:val="00A42254"/>
    <w:rsid w:val="00A424D6"/>
    <w:rsid w:val="00A425D8"/>
    <w:rsid w:val="00A42743"/>
    <w:rsid w:val="00A4299A"/>
    <w:rsid w:val="00A42C53"/>
    <w:rsid w:val="00A42D1F"/>
    <w:rsid w:val="00A42E25"/>
    <w:rsid w:val="00A430EC"/>
    <w:rsid w:val="00A4339E"/>
    <w:rsid w:val="00A434AC"/>
    <w:rsid w:val="00A43B2E"/>
    <w:rsid w:val="00A44112"/>
    <w:rsid w:val="00A4421C"/>
    <w:rsid w:val="00A445D8"/>
    <w:rsid w:val="00A446D0"/>
    <w:rsid w:val="00A44B91"/>
    <w:rsid w:val="00A44C6C"/>
    <w:rsid w:val="00A45434"/>
    <w:rsid w:val="00A45528"/>
    <w:rsid w:val="00A45607"/>
    <w:rsid w:val="00A45CBE"/>
    <w:rsid w:val="00A4605C"/>
    <w:rsid w:val="00A462B2"/>
    <w:rsid w:val="00A463F9"/>
    <w:rsid w:val="00A465BA"/>
    <w:rsid w:val="00A4675C"/>
    <w:rsid w:val="00A4680B"/>
    <w:rsid w:val="00A468CB"/>
    <w:rsid w:val="00A46BC5"/>
    <w:rsid w:val="00A46E28"/>
    <w:rsid w:val="00A46F0C"/>
    <w:rsid w:val="00A46F53"/>
    <w:rsid w:val="00A47121"/>
    <w:rsid w:val="00A47332"/>
    <w:rsid w:val="00A4738A"/>
    <w:rsid w:val="00A479A1"/>
    <w:rsid w:val="00A47B61"/>
    <w:rsid w:val="00A47DBC"/>
    <w:rsid w:val="00A47DE6"/>
    <w:rsid w:val="00A5007B"/>
    <w:rsid w:val="00A501DB"/>
    <w:rsid w:val="00A5040F"/>
    <w:rsid w:val="00A51258"/>
    <w:rsid w:val="00A512DE"/>
    <w:rsid w:val="00A51A45"/>
    <w:rsid w:val="00A51A98"/>
    <w:rsid w:val="00A52091"/>
    <w:rsid w:val="00A52548"/>
    <w:rsid w:val="00A5261C"/>
    <w:rsid w:val="00A526E3"/>
    <w:rsid w:val="00A5308A"/>
    <w:rsid w:val="00A53125"/>
    <w:rsid w:val="00A53271"/>
    <w:rsid w:val="00A535B6"/>
    <w:rsid w:val="00A5364B"/>
    <w:rsid w:val="00A5371C"/>
    <w:rsid w:val="00A537A5"/>
    <w:rsid w:val="00A539F2"/>
    <w:rsid w:val="00A53A60"/>
    <w:rsid w:val="00A53FC7"/>
    <w:rsid w:val="00A5415C"/>
    <w:rsid w:val="00A549ED"/>
    <w:rsid w:val="00A54ACB"/>
    <w:rsid w:val="00A54C3B"/>
    <w:rsid w:val="00A54E7F"/>
    <w:rsid w:val="00A55010"/>
    <w:rsid w:val="00A5518F"/>
    <w:rsid w:val="00A5526D"/>
    <w:rsid w:val="00A552C0"/>
    <w:rsid w:val="00A552F8"/>
    <w:rsid w:val="00A554A1"/>
    <w:rsid w:val="00A555B7"/>
    <w:rsid w:val="00A55B92"/>
    <w:rsid w:val="00A55BB3"/>
    <w:rsid w:val="00A55C3C"/>
    <w:rsid w:val="00A55F93"/>
    <w:rsid w:val="00A56326"/>
    <w:rsid w:val="00A5636B"/>
    <w:rsid w:val="00A56389"/>
    <w:rsid w:val="00A56854"/>
    <w:rsid w:val="00A569C4"/>
    <w:rsid w:val="00A56B3F"/>
    <w:rsid w:val="00A56E7F"/>
    <w:rsid w:val="00A56EE0"/>
    <w:rsid w:val="00A5748A"/>
    <w:rsid w:val="00A574EC"/>
    <w:rsid w:val="00A57F90"/>
    <w:rsid w:val="00A60332"/>
    <w:rsid w:val="00A60608"/>
    <w:rsid w:val="00A609BF"/>
    <w:rsid w:val="00A60F5E"/>
    <w:rsid w:val="00A6115D"/>
    <w:rsid w:val="00A611EC"/>
    <w:rsid w:val="00A61278"/>
    <w:rsid w:val="00A61504"/>
    <w:rsid w:val="00A619FE"/>
    <w:rsid w:val="00A61C3F"/>
    <w:rsid w:val="00A61F4D"/>
    <w:rsid w:val="00A61FF8"/>
    <w:rsid w:val="00A6236F"/>
    <w:rsid w:val="00A62CFB"/>
    <w:rsid w:val="00A62D3E"/>
    <w:rsid w:val="00A62E02"/>
    <w:rsid w:val="00A62E46"/>
    <w:rsid w:val="00A63269"/>
    <w:rsid w:val="00A63298"/>
    <w:rsid w:val="00A632CF"/>
    <w:rsid w:val="00A63A5C"/>
    <w:rsid w:val="00A63CB3"/>
    <w:rsid w:val="00A63E10"/>
    <w:rsid w:val="00A63F44"/>
    <w:rsid w:val="00A64046"/>
    <w:rsid w:val="00A6409E"/>
    <w:rsid w:val="00A640FD"/>
    <w:rsid w:val="00A641E3"/>
    <w:rsid w:val="00A64411"/>
    <w:rsid w:val="00A64746"/>
    <w:rsid w:val="00A64A34"/>
    <w:rsid w:val="00A64AF1"/>
    <w:rsid w:val="00A64B57"/>
    <w:rsid w:val="00A64C90"/>
    <w:rsid w:val="00A64DE1"/>
    <w:rsid w:val="00A64E8F"/>
    <w:rsid w:val="00A650BC"/>
    <w:rsid w:val="00A6525F"/>
    <w:rsid w:val="00A6576D"/>
    <w:rsid w:val="00A65839"/>
    <w:rsid w:val="00A65A99"/>
    <w:rsid w:val="00A65B31"/>
    <w:rsid w:val="00A66139"/>
    <w:rsid w:val="00A66248"/>
    <w:rsid w:val="00A66946"/>
    <w:rsid w:val="00A669CE"/>
    <w:rsid w:val="00A66D3B"/>
    <w:rsid w:val="00A66D6A"/>
    <w:rsid w:val="00A672BA"/>
    <w:rsid w:val="00A673FB"/>
    <w:rsid w:val="00A674D7"/>
    <w:rsid w:val="00A676F4"/>
    <w:rsid w:val="00A67BCD"/>
    <w:rsid w:val="00A67D52"/>
    <w:rsid w:val="00A67D65"/>
    <w:rsid w:val="00A67F15"/>
    <w:rsid w:val="00A70378"/>
    <w:rsid w:val="00A70A81"/>
    <w:rsid w:val="00A70AB2"/>
    <w:rsid w:val="00A70DAE"/>
    <w:rsid w:val="00A710DF"/>
    <w:rsid w:val="00A71320"/>
    <w:rsid w:val="00A71567"/>
    <w:rsid w:val="00A7167A"/>
    <w:rsid w:val="00A71A56"/>
    <w:rsid w:val="00A71C54"/>
    <w:rsid w:val="00A71FC1"/>
    <w:rsid w:val="00A71FD7"/>
    <w:rsid w:val="00A72126"/>
    <w:rsid w:val="00A72460"/>
    <w:rsid w:val="00A724B8"/>
    <w:rsid w:val="00A72A82"/>
    <w:rsid w:val="00A7316B"/>
    <w:rsid w:val="00A7322A"/>
    <w:rsid w:val="00A73545"/>
    <w:rsid w:val="00A73AC0"/>
    <w:rsid w:val="00A73D98"/>
    <w:rsid w:val="00A73EDF"/>
    <w:rsid w:val="00A73FBB"/>
    <w:rsid w:val="00A73FF0"/>
    <w:rsid w:val="00A740DE"/>
    <w:rsid w:val="00A74311"/>
    <w:rsid w:val="00A74C65"/>
    <w:rsid w:val="00A74E0A"/>
    <w:rsid w:val="00A74E49"/>
    <w:rsid w:val="00A7567A"/>
    <w:rsid w:val="00A75827"/>
    <w:rsid w:val="00A75B8D"/>
    <w:rsid w:val="00A75BFD"/>
    <w:rsid w:val="00A75D58"/>
    <w:rsid w:val="00A75E8B"/>
    <w:rsid w:val="00A7603B"/>
    <w:rsid w:val="00A7618F"/>
    <w:rsid w:val="00A76301"/>
    <w:rsid w:val="00A76A78"/>
    <w:rsid w:val="00A76CFE"/>
    <w:rsid w:val="00A76CFF"/>
    <w:rsid w:val="00A76FB4"/>
    <w:rsid w:val="00A76FD8"/>
    <w:rsid w:val="00A77288"/>
    <w:rsid w:val="00A7728B"/>
    <w:rsid w:val="00A7737F"/>
    <w:rsid w:val="00A77862"/>
    <w:rsid w:val="00A77BA7"/>
    <w:rsid w:val="00A77C2C"/>
    <w:rsid w:val="00A77D8B"/>
    <w:rsid w:val="00A77F76"/>
    <w:rsid w:val="00A80156"/>
    <w:rsid w:val="00A8041A"/>
    <w:rsid w:val="00A804BF"/>
    <w:rsid w:val="00A8054E"/>
    <w:rsid w:val="00A80F0F"/>
    <w:rsid w:val="00A80F3D"/>
    <w:rsid w:val="00A81950"/>
    <w:rsid w:val="00A81C97"/>
    <w:rsid w:val="00A81E7B"/>
    <w:rsid w:val="00A820E5"/>
    <w:rsid w:val="00A8210C"/>
    <w:rsid w:val="00A8225D"/>
    <w:rsid w:val="00A8255D"/>
    <w:rsid w:val="00A8257F"/>
    <w:rsid w:val="00A829EF"/>
    <w:rsid w:val="00A82A9F"/>
    <w:rsid w:val="00A834F9"/>
    <w:rsid w:val="00A83A94"/>
    <w:rsid w:val="00A83BAF"/>
    <w:rsid w:val="00A843BC"/>
    <w:rsid w:val="00A84634"/>
    <w:rsid w:val="00A84ABC"/>
    <w:rsid w:val="00A84B3D"/>
    <w:rsid w:val="00A856CA"/>
    <w:rsid w:val="00A8572B"/>
    <w:rsid w:val="00A85801"/>
    <w:rsid w:val="00A85899"/>
    <w:rsid w:val="00A85B16"/>
    <w:rsid w:val="00A85B22"/>
    <w:rsid w:val="00A85E3D"/>
    <w:rsid w:val="00A8643C"/>
    <w:rsid w:val="00A86B3D"/>
    <w:rsid w:val="00A870B0"/>
    <w:rsid w:val="00A87269"/>
    <w:rsid w:val="00A8748B"/>
    <w:rsid w:val="00A87504"/>
    <w:rsid w:val="00A877B7"/>
    <w:rsid w:val="00A877C0"/>
    <w:rsid w:val="00A87926"/>
    <w:rsid w:val="00A87A25"/>
    <w:rsid w:val="00A8ECE5"/>
    <w:rsid w:val="00A90C10"/>
    <w:rsid w:val="00A90CA9"/>
    <w:rsid w:val="00A91385"/>
    <w:rsid w:val="00A9148F"/>
    <w:rsid w:val="00A9158A"/>
    <w:rsid w:val="00A9188E"/>
    <w:rsid w:val="00A91AD0"/>
    <w:rsid w:val="00A922AE"/>
    <w:rsid w:val="00A923EF"/>
    <w:rsid w:val="00A924A1"/>
    <w:rsid w:val="00A925B5"/>
    <w:rsid w:val="00A925DA"/>
    <w:rsid w:val="00A92615"/>
    <w:rsid w:val="00A92D5D"/>
    <w:rsid w:val="00A92F66"/>
    <w:rsid w:val="00A935D1"/>
    <w:rsid w:val="00A9369F"/>
    <w:rsid w:val="00A938D9"/>
    <w:rsid w:val="00A93A59"/>
    <w:rsid w:val="00A93AC2"/>
    <w:rsid w:val="00A93AFB"/>
    <w:rsid w:val="00A93BA7"/>
    <w:rsid w:val="00A93F95"/>
    <w:rsid w:val="00A9456E"/>
    <w:rsid w:val="00A9498B"/>
    <w:rsid w:val="00A94BDE"/>
    <w:rsid w:val="00A94DAC"/>
    <w:rsid w:val="00A952C7"/>
    <w:rsid w:val="00A952DF"/>
    <w:rsid w:val="00A95348"/>
    <w:rsid w:val="00A95549"/>
    <w:rsid w:val="00A955D3"/>
    <w:rsid w:val="00A957CE"/>
    <w:rsid w:val="00A95AD4"/>
    <w:rsid w:val="00A9617D"/>
    <w:rsid w:val="00A96263"/>
    <w:rsid w:val="00A964C2"/>
    <w:rsid w:val="00A967AE"/>
    <w:rsid w:val="00A96868"/>
    <w:rsid w:val="00A96A70"/>
    <w:rsid w:val="00A96B89"/>
    <w:rsid w:val="00A96D65"/>
    <w:rsid w:val="00A9702D"/>
    <w:rsid w:val="00A97095"/>
    <w:rsid w:val="00A972D9"/>
    <w:rsid w:val="00A974A6"/>
    <w:rsid w:val="00A97630"/>
    <w:rsid w:val="00A97D7F"/>
    <w:rsid w:val="00AA0038"/>
    <w:rsid w:val="00AA076B"/>
    <w:rsid w:val="00AA0F9C"/>
    <w:rsid w:val="00AA10EC"/>
    <w:rsid w:val="00AA1198"/>
    <w:rsid w:val="00AA12BB"/>
    <w:rsid w:val="00AA143D"/>
    <w:rsid w:val="00AA14B6"/>
    <w:rsid w:val="00AA1657"/>
    <w:rsid w:val="00AA2035"/>
    <w:rsid w:val="00AA2062"/>
    <w:rsid w:val="00AA20CA"/>
    <w:rsid w:val="00AA211A"/>
    <w:rsid w:val="00AA22DC"/>
    <w:rsid w:val="00AA24DC"/>
    <w:rsid w:val="00AA2C39"/>
    <w:rsid w:val="00AA2E7F"/>
    <w:rsid w:val="00AA3052"/>
    <w:rsid w:val="00AA365E"/>
    <w:rsid w:val="00AA3B38"/>
    <w:rsid w:val="00AA3C94"/>
    <w:rsid w:val="00AA40C0"/>
    <w:rsid w:val="00AA4396"/>
    <w:rsid w:val="00AA46C0"/>
    <w:rsid w:val="00AA4ABE"/>
    <w:rsid w:val="00AA50CC"/>
    <w:rsid w:val="00AA520C"/>
    <w:rsid w:val="00AA522D"/>
    <w:rsid w:val="00AA5350"/>
    <w:rsid w:val="00AA5370"/>
    <w:rsid w:val="00AA5417"/>
    <w:rsid w:val="00AA5541"/>
    <w:rsid w:val="00AA56CF"/>
    <w:rsid w:val="00AA58F9"/>
    <w:rsid w:val="00AA59E2"/>
    <w:rsid w:val="00AA5CF3"/>
    <w:rsid w:val="00AA5D20"/>
    <w:rsid w:val="00AA5E4C"/>
    <w:rsid w:val="00AA60AC"/>
    <w:rsid w:val="00AA61BF"/>
    <w:rsid w:val="00AA64E0"/>
    <w:rsid w:val="00AA66D0"/>
    <w:rsid w:val="00AA6774"/>
    <w:rsid w:val="00AA692C"/>
    <w:rsid w:val="00AA71B0"/>
    <w:rsid w:val="00AA71F9"/>
    <w:rsid w:val="00AA7232"/>
    <w:rsid w:val="00AA72F7"/>
    <w:rsid w:val="00AA736E"/>
    <w:rsid w:val="00AA7377"/>
    <w:rsid w:val="00AA7566"/>
    <w:rsid w:val="00AA757D"/>
    <w:rsid w:val="00AA772E"/>
    <w:rsid w:val="00AA78DC"/>
    <w:rsid w:val="00AA79E0"/>
    <w:rsid w:val="00AA7D8D"/>
    <w:rsid w:val="00AB009C"/>
    <w:rsid w:val="00AB02BE"/>
    <w:rsid w:val="00AB0324"/>
    <w:rsid w:val="00AB054B"/>
    <w:rsid w:val="00AB0B2C"/>
    <w:rsid w:val="00AB0C71"/>
    <w:rsid w:val="00AB1328"/>
    <w:rsid w:val="00AB14DB"/>
    <w:rsid w:val="00AB1626"/>
    <w:rsid w:val="00AB19D2"/>
    <w:rsid w:val="00AB1DF0"/>
    <w:rsid w:val="00AB2275"/>
    <w:rsid w:val="00AB2513"/>
    <w:rsid w:val="00AB290A"/>
    <w:rsid w:val="00AB29AD"/>
    <w:rsid w:val="00AB29AE"/>
    <w:rsid w:val="00AB2BB3"/>
    <w:rsid w:val="00AB2E72"/>
    <w:rsid w:val="00AB310F"/>
    <w:rsid w:val="00AB3501"/>
    <w:rsid w:val="00AB3652"/>
    <w:rsid w:val="00AB3837"/>
    <w:rsid w:val="00AB42F8"/>
    <w:rsid w:val="00AB44ED"/>
    <w:rsid w:val="00AB45BC"/>
    <w:rsid w:val="00AB4603"/>
    <w:rsid w:val="00AB48DA"/>
    <w:rsid w:val="00AB4AC4"/>
    <w:rsid w:val="00AB4BDB"/>
    <w:rsid w:val="00AB4E87"/>
    <w:rsid w:val="00AB53B7"/>
    <w:rsid w:val="00AB548B"/>
    <w:rsid w:val="00AB5791"/>
    <w:rsid w:val="00AB5947"/>
    <w:rsid w:val="00AB5A7E"/>
    <w:rsid w:val="00AB5FC5"/>
    <w:rsid w:val="00AB6404"/>
    <w:rsid w:val="00AB65CA"/>
    <w:rsid w:val="00AB6C56"/>
    <w:rsid w:val="00AB6EAC"/>
    <w:rsid w:val="00AB704D"/>
    <w:rsid w:val="00AB70BC"/>
    <w:rsid w:val="00AB712A"/>
    <w:rsid w:val="00AB7146"/>
    <w:rsid w:val="00AB7167"/>
    <w:rsid w:val="00AB7233"/>
    <w:rsid w:val="00AB72B6"/>
    <w:rsid w:val="00AB73C1"/>
    <w:rsid w:val="00AB753F"/>
    <w:rsid w:val="00AB75FB"/>
    <w:rsid w:val="00AB7B5D"/>
    <w:rsid w:val="00AC03D1"/>
    <w:rsid w:val="00AC0610"/>
    <w:rsid w:val="00AC087C"/>
    <w:rsid w:val="00AC10EA"/>
    <w:rsid w:val="00AC1457"/>
    <w:rsid w:val="00AC1561"/>
    <w:rsid w:val="00AC1565"/>
    <w:rsid w:val="00AC15F1"/>
    <w:rsid w:val="00AC16E5"/>
    <w:rsid w:val="00AC180D"/>
    <w:rsid w:val="00AC1A21"/>
    <w:rsid w:val="00AC1D7A"/>
    <w:rsid w:val="00AC1E43"/>
    <w:rsid w:val="00AC20DA"/>
    <w:rsid w:val="00AC22B3"/>
    <w:rsid w:val="00AC23EA"/>
    <w:rsid w:val="00AC2758"/>
    <w:rsid w:val="00AC27E4"/>
    <w:rsid w:val="00AC2803"/>
    <w:rsid w:val="00AC28B7"/>
    <w:rsid w:val="00AC28CE"/>
    <w:rsid w:val="00AC2AAA"/>
    <w:rsid w:val="00AC2B42"/>
    <w:rsid w:val="00AC2BC3"/>
    <w:rsid w:val="00AC3141"/>
    <w:rsid w:val="00AC33FF"/>
    <w:rsid w:val="00AC3819"/>
    <w:rsid w:val="00AC3895"/>
    <w:rsid w:val="00AC3A60"/>
    <w:rsid w:val="00AC3B1F"/>
    <w:rsid w:val="00AC3CD2"/>
    <w:rsid w:val="00AC3D59"/>
    <w:rsid w:val="00AC3F51"/>
    <w:rsid w:val="00AC3F99"/>
    <w:rsid w:val="00AC412E"/>
    <w:rsid w:val="00AC4593"/>
    <w:rsid w:val="00AC487D"/>
    <w:rsid w:val="00AC4927"/>
    <w:rsid w:val="00AC4BCF"/>
    <w:rsid w:val="00AC4CF5"/>
    <w:rsid w:val="00AC4EFC"/>
    <w:rsid w:val="00AC4FD6"/>
    <w:rsid w:val="00AC5385"/>
    <w:rsid w:val="00AC55CE"/>
    <w:rsid w:val="00AC5C33"/>
    <w:rsid w:val="00AC5D89"/>
    <w:rsid w:val="00AC5DA5"/>
    <w:rsid w:val="00AC5DD1"/>
    <w:rsid w:val="00AC607A"/>
    <w:rsid w:val="00AC6130"/>
    <w:rsid w:val="00AC6370"/>
    <w:rsid w:val="00AC6385"/>
    <w:rsid w:val="00AC6490"/>
    <w:rsid w:val="00AC66D6"/>
    <w:rsid w:val="00AC6861"/>
    <w:rsid w:val="00AC69EB"/>
    <w:rsid w:val="00AC6A24"/>
    <w:rsid w:val="00AC6A97"/>
    <w:rsid w:val="00AC6DD0"/>
    <w:rsid w:val="00AC7064"/>
    <w:rsid w:val="00AC720A"/>
    <w:rsid w:val="00AC76C5"/>
    <w:rsid w:val="00AC77C3"/>
    <w:rsid w:val="00AC79AB"/>
    <w:rsid w:val="00AC7A14"/>
    <w:rsid w:val="00AC7B27"/>
    <w:rsid w:val="00AD03B4"/>
    <w:rsid w:val="00AD06C3"/>
    <w:rsid w:val="00AD08A4"/>
    <w:rsid w:val="00AD0B84"/>
    <w:rsid w:val="00AD0D4D"/>
    <w:rsid w:val="00AD1319"/>
    <w:rsid w:val="00AD151D"/>
    <w:rsid w:val="00AD15D8"/>
    <w:rsid w:val="00AD165E"/>
    <w:rsid w:val="00AD1690"/>
    <w:rsid w:val="00AD16B1"/>
    <w:rsid w:val="00AD1824"/>
    <w:rsid w:val="00AD1AB3"/>
    <w:rsid w:val="00AD1CEF"/>
    <w:rsid w:val="00AD1D93"/>
    <w:rsid w:val="00AD1DF6"/>
    <w:rsid w:val="00AD2145"/>
    <w:rsid w:val="00AD21A4"/>
    <w:rsid w:val="00AD23E2"/>
    <w:rsid w:val="00AD243C"/>
    <w:rsid w:val="00AD2DA3"/>
    <w:rsid w:val="00AD2E92"/>
    <w:rsid w:val="00AD3137"/>
    <w:rsid w:val="00AD36A9"/>
    <w:rsid w:val="00AD3C4A"/>
    <w:rsid w:val="00AD3FBC"/>
    <w:rsid w:val="00AD471A"/>
    <w:rsid w:val="00AD4B05"/>
    <w:rsid w:val="00AD4B16"/>
    <w:rsid w:val="00AD4C70"/>
    <w:rsid w:val="00AD4DB9"/>
    <w:rsid w:val="00AD4F30"/>
    <w:rsid w:val="00AD4FE2"/>
    <w:rsid w:val="00AD5272"/>
    <w:rsid w:val="00AD557A"/>
    <w:rsid w:val="00AD576B"/>
    <w:rsid w:val="00AD58C0"/>
    <w:rsid w:val="00AD5CBD"/>
    <w:rsid w:val="00AD5FBD"/>
    <w:rsid w:val="00AD61EE"/>
    <w:rsid w:val="00AD6390"/>
    <w:rsid w:val="00AD6A4F"/>
    <w:rsid w:val="00AD6C24"/>
    <w:rsid w:val="00AD6C72"/>
    <w:rsid w:val="00AD6F5E"/>
    <w:rsid w:val="00AD71EC"/>
    <w:rsid w:val="00AD78B4"/>
    <w:rsid w:val="00AD7A02"/>
    <w:rsid w:val="00AD7C41"/>
    <w:rsid w:val="00AD7D6F"/>
    <w:rsid w:val="00AE0315"/>
    <w:rsid w:val="00AE0E76"/>
    <w:rsid w:val="00AE124E"/>
    <w:rsid w:val="00AE2104"/>
    <w:rsid w:val="00AE22C0"/>
    <w:rsid w:val="00AE24F4"/>
    <w:rsid w:val="00AE2679"/>
    <w:rsid w:val="00AE2825"/>
    <w:rsid w:val="00AE29E3"/>
    <w:rsid w:val="00AE2A33"/>
    <w:rsid w:val="00AE2D52"/>
    <w:rsid w:val="00AE2EB1"/>
    <w:rsid w:val="00AE30B9"/>
    <w:rsid w:val="00AE33BF"/>
    <w:rsid w:val="00AE34AC"/>
    <w:rsid w:val="00AE3523"/>
    <w:rsid w:val="00AE36E0"/>
    <w:rsid w:val="00AE38BE"/>
    <w:rsid w:val="00AE3BF0"/>
    <w:rsid w:val="00AE41A2"/>
    <w:rsid w:val="00AE44D5"/>
    <w:rsid w:val="00AE4679"/>
    <w:rsid w:val="00AE4813"/>
    <w:rsid w:val="00AE48E8"/>
    <w:rsid w:val="00AE49EB"/>
    <w:rsid w:val="00AE4F93"/>
    <w:rsid w:val="00AE549F"/>
    <w:rsid w:val="00AE5D15"/>
    <w:rsid w:val="00AE5F16"/>
    <w:rsid w:val="00AE6163"/>
    <w:rsid w:val="00AE629E"/>
    <w:rsid w:val="00AE67FF"/>
    <w:rsid w:val="00AE6BE0"/>
    <w:rsid w:val="00AE6F0F"/>
    <w:rsid w:val="00AE7250"/>
    <w:rsid w:val="00AE759B"/>
    <w:rsid w:val="00AE75F3"/>
    <w:rsid w:val="00AE7606"/>
    <w:rsid w:val="00AE7670"/>
    <w:rsid w:val="00AE77E9"/>
    <w:rsid w:val="00AE79F5"/>
    <w:rsid w:val="00AE7A55"/>
    <w:rsid w:val="00AE7D51"/>
    <w:rsid w:val="00AE7EBE"/>
    <w:rsid w:val="00AE7FC4"/>
    <w:rsid w:val="00AF0171"/>
    <w:rsid w:val="00AF01D2"/>
    <w:rsid w:val="00AF01F2"/>
    <w:rsid w:val="00AF033E"/>
    <w:rsid w:val="00AF0579"/>
    <w:rsid w:val="00AF05BC"/>
    <w:rsid w:val="00AF07F8"/>
    <w:rsid w:val="00AF0A0D"/>
    <w:rsid w:val="00AF1A11"/>
    <w:rsid w:val="00AF256A"/>
    <w:rsid w:val="00AF34D0"/>
    <w:rsid w:val="00AF3543"/>
    <w:rsid w:val="00AF3647"/>
    <w:rsid w:val="00AF38AB"/>
    <w:rsid w:val="00AF4090"/>
    <w:rsid w:val="00AF43F7"/>
    <w:rsid w:val="00AF448D"/>
    <w:rsid w:val="00AF44F2"/>
    <w:rsid w:val="00AF47EB"/>
    <w:rsid w:val="00AF4914"/>
    <w:rsid w:val="00AF4A25"/>
    <w:rsid w:val="00AF4A54"/>
    <w:rsid w:val="00AF4AF7"/>
    <w:rsid w:val="00AF4B5E"/>
    <w:rsid w:val="00AF5097"/>
    <w:rsid w:val="00AF5131"/>
    <w:rsid w:val="00AF5192"/>
    <w:rsid w:val="00AF530A"/>
    <w:rsid w:val="00AF5310"/>
    <w:rsid w:val="00AF5843"/>
    <w:rsid w:val="00AF5F94"/>
    <w:rsid w:val="00AF62FB"/>
    <w:rsid w:val="00AF6647"/>
    <w:rsid w:val="00AF6A3D"/>
    <w:rsid w:val="00AF6A57"/>
    <w:rsid w:val="00AF6AAB"/>
    <w:rsid w:val="00AF778C"/>
    <w:rsid w:val="00AF7AA6"/>
    <w:rsid w:val="00AF7B4A"/>
    <w:rsid w:val="00B008F9"/>
    <w:rsid w:val="00B00967"/>
    <w:rsid w:val="00B00BEC"/>
    <w:rsid w:val="00B00EEE"/>
    <w:rsid w:val="00B010AF"/>
    <w:rsid w:val="00B01153"/>
    <w:rsid w:val="00B014DF"/>
    <w:rsid w:val="00B0156A"/>
    <w:rsid w:val="00B015A6"/>
    <w:rsid w:val="00B01B42"/>
    <w:rsid w:val="00B01B66"/>
    <w:rsid w:val="00B01CBC"/>
    <w:rsid w:val="00B01E21"/>
    <w:rsid w:val="00B021F4"/>
    <w:rsid w:val="00B02263"/>
    <w:rsid w:val="00B02565"/>
    <w:rsid w:val="00B02DD8"/>
    <w:rsid w:val="00B032CE"/>
    <w:rsid w:val="00B032FB"/>
    <w:rsid w:val="00B03303"/>
    <w:rsid w:val="00B0332D"/>
    <w:rsid w:val="00B03944"/>
    <w:rsid w:val="00B03A95"/>
    <w:rsid w:val="00B03CA8"/>
    <w:rsid w:val="00B03D19"/>
    <w:rsid w:val="00B03F37"/>
    <w:rsid w:val="00B03FCB"/>
    <w:rsid w:val="00B04015"/>
    <w:rsid w:val="00B04C36"/>
    <w:rsid w:val="00B0529D"/>
    <w:rsid w:val="00B05304"/>
    <w:rsid w:val="00B055B2"/>
    <w:rsid w:val="00B055E1"/>
    <w:rsid w:val="00B055F2"/>
    <w:rsid w:val="00B0581A"/>
    <w:rsid w:val="00B0588D"/>
    <w:rsid w:val="00B0589C"/>
    <w:rsid w:val="00B05CF5"/>
    <w:rsid w:val="00B05FD9"/>
    <w:rsid w:val="00B062DA"/>
    <w:rsid w:val="00B0669C"/>
    <w:rsid w:val="00B067FE"/>
    <w:rsid w:val="00B06DA8"/>
    <w:rsid w:val="00B075D9"/>
    <w:rsid w:val="00B0778D"/>
    <w:rsid w:val="00B07971"/>
    <w:rsid w:val="00B079AF"/>
    <w:rsid w:val="00B079F2"/>
    <w:rsid w:val="00B07AFA"/>
    <w:rsid w:val="00B10225"/>
    <w:rsid w:val="00B10529"/>
    <w:rsid w:val="00B107A3"/>
    <w:rsid w:val="00B10832"/>
    <w:rsid w:val="00B10D82"/>
    <w:rsid w:val="00B10DE8"/>
    <w:rsid w:val="00B10F39"/>
    <w:rsid w:val="00B11223"/>
    <w:rsid w:val="00B11295"/>
    <w:rsid w:val="00B11315"/>
    <w:rsid w:val="00B11356"/>
    <w:rsid w:val="00B11503"/>
    <w:rsid w:val="00B11794"/>
    <w:rsid w:val="00B117DE"/>
    <w:rsid w:val="00B118DA"/>
    <w:rsid w:val="00B1195A"/>
    <w:rsid w:val="00B119CA"/>
    <w:rsid w:val="00B11DE0"/>
    <w:rsid w:val="00B121B8"/>
    <w:rsid w:val="00B12980"/>
    <w:rsid w:val="00B12C7A"/>
    <w:rsid w:val="00B12CCC"/>
    <w:rsid w:val="00B12ED6"/>
    <w:rsid w:val="00B131BF"/>
    <w:rsid w:val="00B1369E"/>
    <w:rsid w:val="00B1371F"/>
    <w:rsid w:val="00B137A6"/>
    <w:rsid w:val="00B138F8"/>
    <w:rsid w:val="00B13920"/>
    <w:rsid w:val="00B13A45"/>
    <w:rsid w:val="00B13F9A"/>
    <w:rsid w:val="00B14065"/>
    <w:rsid w:val="00B143E3"/>
    <w:rsid w:val="00B145DA"/>
    <w:rsid w:val="00B1461B"/>
    <w:rsid w:val="00B1479B"/>
    <w:rsid w:val="00B14902"/>
    <w:rsid w:val="00B14E45"/>
    <w:rsid w:val="00B15764"/>
    <w:rsid w:val="00B1579E"/>
    <w:rsid w:val="00B1592B"/>
    <w:rsid w:val="00B15ABF"/>
    <w:rsid w:val="00B15D9F"/>
    <w:rsid w:val="00B15F8E"/>
    <w:rsid w:val="00B16190"/>
    <w:rsid w:val="00B16541"/>
    <w:rsid w:val="00B16A87"/>
    <w:rsid w:val="00B16BC3"/>
    <w:rsid w:val="00B16CD2"/>
    <w:rsid w:val="00B16F62"/>
    <w:rsid w:val="00B17334"/>
    <w:rsid w:val="00B174E7"/>
    <w:rsid w:val="00B174EF"/>
    <w:rsid w:val="00B17A65"/>
    <w:rsid w:val="00B17F58"/>
    <w:rsid w:val="00B17FDC"/>
    <w:rsid w:val="00B1A54B"/>
    <w:rsid w:val="00B205A0"/>
    <w:rsid w:val="00B20A91"/>
    <w:rsid w:val="00B20BA9"/>
    <w:rsid w:val="00B218C0"/>
    <w:rsid w:val="00B21F69"/>
    <w:rsid w:val="00B2230F"/>
    <w:rsid w:val="00B22668"/>
    <w:rsid w:val="00B2275F"/>
    <w:rsid w:val="00B22B12"/>
    <w:rsid w:val="00B22C3A"/>
    <w:rsid w:val="00B22FE8"/>
    <w:rsid w:val="00B23401"/>
    <w:rsid w:val="00B23534"/>
    <w:rsid w:val="00B24575"/>
    <w:rsid w:val="00B249C8"/>
    <w:rsid w:val="00B24A61"/>
    <w:rsid w:val="00B24BE7"/>
    <w:rsid w:val="00B24EF9"/>
    <w:rsid w:val="00B24FE2"/>
    <w:rsid w:val="00B25024"/>
    <w:rsid w:val="00B250C4"/>
    <w:rsid w:val="00B255CC"/>
    <w:rsid w:val="00B25670"/>
    <w:rsid w:val="00B25F36"/>
    <w:rsid w:val="00B2612C"/>
    <w:rsid w:val="00B26222"/>
    <w:rsid w:val="00B26356"/>
    <w:rsid w:val="00B26515"/>
    <w:rsid w:val="00B268B9"/>
    <w:rsid w:val="00B268FA"/>
    <w:rsid w:val="00B26B5B"/>
    <w:rsid w:val="00B26BB1"/>
    <w:rsid w:val="00B26CBB"/>
    <w:rsid w:val="00B273CC"/>
    <w:rsid w:val="00B2769C"/>
    <w:rsid w:val="00B2770A"/>
    <w:rsid w:val="00B279AC"/>
    <w:rsid w:val="00B305AE"/>
    <w:rsid w:val="00B30A01"/>
    <w:rsid w:val="00B30A89"/>
    <w:rsid w:val="00B30BCE"/>
    <w:rsid w:val="00B3113D"/>
    <w:rsid w:val="00B3130D"/>
    <w:rsid w:val="00B3157E"/>
    <w:rsid w:val="00B31714"/>
    <w:rsid w:val="00B318F9"/>
    <w:rsid w:val="00B31A5B"/>
    <w:rsid w:val="00B31A64"/>
    <w:rsid w:val="00B31D2C"/>
    <w:rsid w:val="00B31DE5"/>
    <w:rsid w:val="00B31F7E"/>
    <w:rsid w:val="00B32011"/>
    <w:rsid w:val="00B3238F"/>
    <w:rsid w:val="00B32514"/>
    <w:rsid w:val="00B329DE"/>
    <w:rsid w:val="00B32D5D"/>
    <w:rsid w:val="00B32E71"/>
    <w:rsid w:val="00B33117"/>
    <w:rsid w:val="00B33584"/>
    <w:rsid w:val="00B336F2"/>
    <w:rsid w:val="00B339C0"/>
    <w:rsid w:val="00B33A7C"/>
    <w:rsid w:val="00B33A9D"/>
    <w:rsid w:val="00B34563"/>
    <w:rsid w:val="00B34BF9"/>
    <w:rsid w:val="00B34E6E"/>
    <w:rsid w:val="00B3509E"/>
    <w:rsid w:val="00B356EC"/>
    <w:rsid w:val="00B35853"/>
    <w:rsid w:val="00B35AFB"/>
    <w:rsid w:val="00B360E0"/>
    <w:rsid w:val="00B3612A"/>
    <w:rsid w:val="00B36C35"/>
    <w:rsid w:val="00B36F49"/>
    <w:rsid w:val="00B37012"/>
    <w:rsid w:val="00B37294"/>
    <w:rsid w:val="00B37566"/>
    <w:rsid w:val="00B37BB3"/>
    <w:rsid w:val="00B37C76"/>
    <w:rsid w:val="00B37DD1"/>
    <w:rsid w:val="00B37F81"/>
    <w:rsid w:val="00B37FA5"/>
    <w:rsid w:val="00B37FEB"/>
    <w:rsid w:val="00B40641"/>
    <w:rsid w:val="00B4068F"/>
    <w:rsid w:val="00B40940"/>
    <w:rsid w:val="00B409FF"/>
    <w:rsid w:val="00B40A5B"/>
    <w:rsid w:val="00B40C32"/>
    <w:rsid w:val="00B40D8F"/>
    <w:rsid w:val="00B40ED9"/>
    <w:rsid w:val="00B40FAD"/>
    <w:rsid w:val="00B41392"/>
    <w:rsid w:val="00B414F9"/>
    <w:rsid w:val="00B42035"/>
    <w:rsid w:val="00B424D3"/>
    <w:rsid w:val="00B42787"/>
    <w:rsid w:val="00B42A4A"/>
    <w:rsid w:val="00B42DE7"/>
    <w:rsid w:val="00B42EE1"/>
    <w:rsid w:val="00B42FA5"/>
    <w:rsid w:val="00B4302B"/>
    <w:rsid w:val="00B43194"/>
    <w:rsid w:val="00B43247"/>
    <w:rsid w:val="00B43442"/>
    <w:rsid w:val="00B43538"/>
    <w:rsid w:val="00B43815"/>
    <w:rsid w:val="00B43868"/>
    <w:rsid w:val="00B43C7B"/>
    <w:rsid w:val="00B43EDF"/>
    <w:rsid w:val="00B4410C"/>
    <w:rsid w:val="00B4441A"/>
    <w:rsid w:val="00B4465B"/>
    <w:rsid w:val="00B4488F"/>
    <w:rsid w:val="00B44997"/>
    <w:rsid w:val="00B4522B"/>
    <w:rsid w:val="00B45252"/>
    <w:rsid w:val="00B45278"/>
    <w:rsid w:val="00B452CE"/>
    <w:rsid w:val="00B456CA"/>
    <w:rsid w:val="00B458A7"/>
    <w:rsid w:val="00B4596B"/>
    <w:rsid w:val="00B45A44"/>
    <w:rsid w:val="00B45F42"/>
    <w:rsid w:val="00B46057"/>
    <w:rsid w:val="00B465AB"/>
    <w:rsid w:val="00B4669F"/>
    <w:rsid w:val="00B468C2"/>
    <w:rsid w:val="00B468E7"/>
    <w:rsid w:val="00B468EC"/>
    <w:rsid w:val="00B46B13"/>
    <w:rsid w:val="00B46DA6"/>
    <w:rsid w:val="00B46DA8"/>
    <w:rsid w:val="00B46E31"/>
    <w:rsid w:val="00B4706A"/>
    <w:rsid w:val="00B472A7"/>
    <w:rsid w:val="00B475B6"/>
    <w:rsid w:val="00B47B69"/>
    <w:rsid w:val="00B47C57"/>
    <w:rsid w:val="00B47C9B"/>
    <w:rsid w:val="00B47EB1"/>
    <w:rsid w:val="00B47FB7"/>
    <w:rsid w:val="00B47FEA"/>
    <w:rsid w:val="00B50353"/>
    <w:rsid w:val="00B503EC"/>
    <w:rsid w:val="00B50B00"/>
    <w:rsid w:val="00B50DEA"/>
    <w:rsid w:val="00B50E0F"/>
    <w:rsid w:val="00B50F50"/>
    <w:rsid w:val="00B51082"/>
    <w:rsid w:val="00B5115D"/>
    <w:rsid w:val="00B5117A"/>
    <w:rsid w:val="00B512BA"/>
    <w:rsid w:val="00B51699"/>
    <w:rsid w:val="00B516D7"/>
    <w:rsid w:val="00B51757"/>
    <w:rsid w:val="00B51948"/>
    <w:rsid w:val="00B51B02"/>
    <w:rsid w:val="00B51BAF"/>
    <w:rsid w:val="00B51CB5"/>
    <w:rsid w:val="00B51CB6"/>
    <w:rsid w:val="00B51CDA"/>
    <w:rsid w:val="00B521A1"/>
    <w:rsid w:val="00B52679"/>
    <w:rsid w:val="00B526B4"/>
    <w:rsid w:val="00B52AC6"/>
    <w:rsid w:val="00B52F0D"/>
    <w:rsid w:val="00B5315E"/>
    <w:rsid w:val="00B5348F"/>
    <w:rsid w:val="00B538AC"/>
    <w:rsid w:val="00B53999"/>
    <w:rsid w:val="00B53D5F"/>
    <w:rsid w:val="00B5407C"/>
    <w:rsid w:val="00B54592"/>
    <w:rsid w:val="00B54B40"/>
    <w:rsid w:val="00B550E0"/>
    <w:rsid w:val="00B551CB"/>
    <w:rsid w:val="00B5529E"/>
    <w:rsid w:val="00B554D1"/>
    <w:rsid w:val="00B554EE"/>
    <w:rsid w:val="00B5562E"/>
    <w:rsid w:val="00B55F9B"/>
    <w:rsid w:val="00B561F5"/>
    <w:rsid w:val="00B563F6"/>
    <w:rsid w:val="00B56516"/>
    <w:rsid w:val="00B5662B"/>
    <w:rsid w:val="00B56B07"/>
    <w:rsid w:val="00B56DB4"/>
    <w:rsid w:val="00B56E25"/>
    <w:rsid w:val="00B574C3"/>
    <w:rsid w:val="00B57590"/>
    <w:rsid w:val="00B57856"/>
    <w:rsid w:val="00B60259"/>
    <w:rsid w:val="00B604D4"/>
    <w:rsid w:val="00B60521"/>
    <w:rsid w:val="00B60522"/>
    <w:rsid w:val="00B60BC7"/>
    <w:rsid w:val="00B60D10"/>
    <w:rsid w:val="00B612AE"/>
    <w:rsid w:val="00B615DF"/>
    <w:rsid w:val="00B61700"/>
    <w:rsid w:val="00B617D0"/>
    <w:rsid w:val="00B61DBC"/>
    <w:rsid w:val="00B620F3"/>
    <w:rsid w:val="00B6244A"/>
    <w:rsid w:val="00B6273E"/>
    <w:rsid w:val="00B62C22"/>
    <w:rsid w:val="00B62F67"/>
    <w:rsid w:val="00B6304C"/>
    <w:rsid w:val="00B6322B"/>
    <w:rsid w:val="00B6357E"/>
    <w:rsid w:val="00B636FB"/>
    <w:rsid w:val="00B63988"/>
    <w:rsid w:val="00B63A51"/>
    <w:rsid w:val="00B63B24"/>
    <w:rsid w:val="00B63EFE"/>
    <w:rsid w:val="00B64263"/>
    <w:rsid w:val="00B642BC"/>
    <w:rsid w:val="00B6479E"/>
    <w:rsid w:val="00B647C2"/>
    <w:rsid w:val="00B647E4"/>
    <w:rsid w:val="00B6486B"/>
    <w:rsid w:val="00B65348"/>
    <w:rsid w:val="00B654AC"/>
    <w:rsid w:val="00B654C3"/>
    <w:rsid w:val="00B6576D"/>
    <w:rsid w:val="00B6578D"/>
    <w:rsid w:val="00B65B3D"/>
    <w:rsid w:val="00B65E6A"/>
    <w:rsid w:val="00B66242"/>
    <w:rsid w:val="00B663FF"/>
    <w:rsid w:val="00B6649D"/>
    <w:rsid w:val="00B665AA"/>
    <w:rsid w:val="00B667B8"/>
    <w:rsid w:val="00B668AC"/>
    <w:rsid w:val="00B66ECA"/>
    <w:rsid w:val="00B672B4"/>
    <w:rsid w:val="00B675FB"/>
    <w:rsid w:val="00B67C49"/>
    <w:rsid w:val="00B67E37"/>
    <w:rsid w:val="00B67FD5"/>
    <w:rsid w:val="00B7003A"/>
    <w:rsid w:val="00B700BA"/>
    <w:rsid w:val="00B70118"/>
    <w:rsid w:val="00B701F9"/>
    <w:rsid w:val="00B7034B"/>
    <w:rsid w:val="00B7071A"/>
    <w:rsid w:val="00B709B5"/>
    <w:rsid w:val="00B709C9"/>
    <w:rsid w:val="00B70D1D"/>
    <w:rsid w:val="00B7128E"/>
    <w:rsid w:val="00B7153C"/>
    <w:rsid w:val="00B71865"/>
    <w:rsid w:val="00B7192D"/>
    <w:rsid w:val="00B7283C"/>
    <w:rsid w:val="00B729C1"/>
    <w:rsid w:val="00B72B1F"/>
    <w:rsid w:val="00B7368A"/>
    <w:rsid w:val="00B7407F"/>
    <w:rsid w:val="00B74142"/>
    <w:rsid w:val="00B741AF"/>
    <w:rsid w:val="00B74B5E"/>
    <w:rsid w:val="00B74D3D"/>
    <w:rsid w:val="00B74E2E"/>
    <w:rsid w:val="00B75432"/>
    <w:rsid w:val="00B7543C"/>
    <w:rsid w:val="00B75488"/>
    <w:rsid w:val="00B757AC"/>
    <w:rsid w:val="00B75952"/>
    <w:rsid w:val="00B75A30"/>
    <w:rsid w:val="00B75AA5"/>
    <w:rsid w:val="00B75B06"/>
    <w:rsid w:val="00B75B42"/>
    <w:rsid w:val="00B75CAF"/>
    <w:rsid w:val="00B75D22"/>
    <w:rsid w:val="00B75D63"/>
    <w:rsid w:val="00B75E1B"/>
    <w:rsid w:val="00B75F11"/>
    <w:rsid w:val="00B76050"/>
    <w:rsid w:val="00B76244"/>
    <w:rsid w:val="00B763D4"/>
    <w:rsid w:val="00B764E0"/>
    <w:rsid w:val="00B7687F"/>
    <w:rsid w:val="00B76C64"/>
    <w:rsid w:val="00B76F54"/>
    <w:rsid w:val="00B76F90"/>
    <w:rsid w:val="00B773E2"/>
    <w:rsid w:val="00B7760C"/>
    <w:rsid w:val="00B778C6"/>
    <w:rsid w:val="00B78340"/>
    <w:rsid w:val="00B8028F"/>
    <w:rsid w:val="00B802F8"/>
    <w:rsid w:val="00B803F5"/>
    <w:rsid w:val="00B805BD"/>
    <w:rsid w:val="00B80B5D"/>
    <w:rsid w:val="00B80C96"/>
    <w:rsid w:val="00B80E65"/>
    <w:rsid w:val="00B80F4E"/>
    <w:rsid w:val="00B811AD"/>
    <w:rsid w:val="00B812EC"/>
    <w:rsid w:val="00B81528"/>
    <w:rsid w:val="00B818B4"/>
    <w:rsid w:val="00B81B4D"/>
    <w:rsid w:val="00B81CC9"/>
    <w:rsid w:val="00B81F14"/>
    <w:rsid w:val="00B8226B"/>
    <w:rsid w:val="00B825E0"/>
    <w:rsid w:val="00B82BB6"/>
    <w:rsid w:val="00B82D9D"/>
    <w:rsid w:val="00B82DE1"/>
    <w:rsid w:val="00B82F10"/>
    <w:rsid w:val="00B82FA0"/>
    <w:rsid w:val="00B82FBF"/>
    <w:rsid w:val="00B83586"/>
    <w:rsid w:val="00B838BD"/>
    <w:rsid w:val="00B83AC0"/>
    <w:rsid w:val="00B83C93"/>
    <w:rsid w:val="00B840A6"/>
    <w:rsid w:val="00B841F0"/>
    <w:rsid w:val="00B84981"/>
    <w:rsid w:val="00B84A84"/>
    <w:rsid w:val="00B84F22"/>
    <w:rsid w:val="00B850FD"/>
    <w:rsid w:val="00B8522C"/>
    <w:rsid w:val="00B855DD"/>
    <w:rsid w:val="00B8593A"/>
    <w:rsid w:val="00B859CB"/>
    <w:rsid w:val="00B859DF"/>
    <w:rsid w:val="00B85A83"/>
    <w:rsid w:val="00B85B52"/>
    <w:rsid w:val="00B85F63"/>
    <w:rsid w:val="00B8667E"/>
    <w:rsid w:val="00B86A98"/>
    <w:rsid w:val="00B86C88"/>
    <w:rsid w:val="00B86E45"/>
    <w:rsid w:val="00B8731A"/>
    <w:rsid w:val="00B8773D"/>
    <w:rsid w:val="00B87F44"/>
    <w:rsid w:val="00B901D7"/>
    <w:rsid w:val="00B902B5"/>
    <w:rsid w:val="00B90395"/>
    <w:rsid w:val="00B90A3D"/>
    <w:rsid w:val="00B90C83"/>
    <w:rsid w:val="00B90E1E"/>
    <w:rsid w:val="00B913D8"/>
    <w:rsid w:val="00B914DA"/>
    <w:rsid w:val="00B916F2"/>
    <w:rsid w:val="00B918FB"/>
    <w:rsid w:val="00B91922"/>
    <w:rsid w:val="00B91A11"/>
    <w:rsid w:val="00B91E4B"/>
    <w:rsid w:val="00B92048"/>
    <w:rsid w:val="00B92440"/>
    <w:rsid w:val="00B92869"/>
    <w:rsid w:val="00B92921"/>
    <w:rsid w:val="00B92C8D"/>
    <w:rsid w:val="00B92DCD"/>
    <w:rsid w:val="00B92FCE"/>
    <w:rsid w:val="00B931A9"/>
    <w:rsid w:val="00B932AB"/>
    <w:rsid w:val="00B9372C"/>
    <w:rsid w:val="00B93A4F"/>
    <w:rsid w:val="00B93D35"/>
    <w:rsid w:val="00B93E20"/>
    <w:rsid w:val="00B94024"/>
    <w:rsid w:val="00B9411F"/>
    <w:rsid w:val="00B949AD"/>
    <w:rsid w:val="00B94AA9"/>
    <w:rsid w:val="00B94D41"/>
    <w:rsid w:val="00B94E0E"/>
    <w:rsid w:val="00B95052"/>
    <w:rsid w:val="00B952C6"/>
    <w:rsid w:val="00B95616"/>
    <w:rsid w:val="00B9578A"/>
    <w:rsid w:val="00B959E8"/>
    <w:rsid w:val="00B95A09"/>
    <w:rsid w:val="00B961A3"/>
    <w:rsid w:val="00B961CC"/>
    <w:rsid w:val="00B964D5"/>
    <w:rsid w:val="00B96829"/>
    <w:rsid w:val="00B96852"/>
    <w:rsid w:val="00B9695F"/>
    <w:rsid w:val="00B96D2C"/>
    <w:rsid w:val="00B97231"/>
    <w:rsid w:val="00B973ED"/>
    <w:rsid w:val="00B97624"/>
    <w:rsid w:val="00B97676"/>
    <w:rsid w:val="00B97A6F"/>
    <w:rsid w:val="00B97C34"/>
    <w:rsid w:val="00B97D61"/>
    <w:rsid w:val="00B97E2E"/>
    <w:rsid w:val="00B97ED4"/>
    <w:rsid w:val="00B98D82"/>
    <w:rsid w:val="00BA0112"/>
    <w:rsid w:val="00BA05E0"/>
    <w:rsid w:val="00BA065A"/>
    <w:rsid w:val="00BA07A0"/>
    <w:rsid w:val="00BA084C"/>
    <w:rsid w:val="00BA0AFB"/>
    <w:rsid w:val="00BA0B34"/>
    <w:rsid w:val="00BA10C2"/>
    <w:rsid w:val="00BA14A1"/>
    <w:rsid w:val="00BA177B"/>
    <w:rsid w:val="00BA17DF"/>
    <w:rsid w:val="00BA1812"/>
    <w:rsid w:val="00BA191C"/>
    <w:rsid w:val="00BA21D1"/>
    <w:rsid w:val="00BA22AC"/>
    <w:rsid w:val="00BA24F9"/>
    <w:rsid w:val="00BA2513"/>
    <w:rsid w:val="00BA254F"/>
    <w:rsid w:val="00BA287E"/>
    <w:rsid w:val="00BA2B61"/>
    <w:rsid w:val="00BA3001"/>
    <w:rsid w:val="00BA3707"/>
    <w:rsid w:val="00BA384B"/>
    <w:rsid w:val="00BA3925"/>
    <w:rsid w:val="00BA398B"/>
    <w:rsid w:val="00BA3A22"/>
    <w:rsid w:val="00BA3F11"/>
    <w:rsid w:val="00BA42A6"/>
    <w:rsid w:val="00BA457E"/>
    <w:rsid w:val="00BA478A"/>
    <w:rsid w:val="00BA4D24"/>
    <w:rsid w:val="00BA5413"/>
    <w:rsid w:val="00BA5490"/>
    <w:rsid w:val="00BA5C1A"/>
    <w:rsid w:val="00BA5F67"/>
    <w:rsid w:val="00BA6165"/>
    <w:rsid w:val="00BA61F2"/>
    <w:rsid w:val="00BA6675"/>
    <w:rsid w:val="00BA67F9"/>
    <w:rsid w:val="00BA6F39"/>
    <w:rsid w:val="00BA706B"/>
    <w:rsid w:val="00BA70FB"/>
    <w:rsid w:val="00BA77A5"/>
    <w:rsid w:val="00BA79F9"/>
    <w:rsid w:val="00BA7A0F"/>
    <w:rsid w:val="00BA7AD0"/>
    <w:rsid w:val="00BA7E6F"/>
    <w:rsid w:val="00BA7FAC"/>
    <w:rsid w:val="00BB0136"/>
    <w:rsid w:val="00BB02B8"/>
    <w:rsid w:val="00BB0631"/>
    <w:rsid w:val="00BB0A39"/>
    <w:rsid w:val="00BB0AE3"/>
    <w:rsid w:val="00BB0EA9"/>
    <w:rsid w:val="00BB110B"/>
    <w:rsid w:val="00BB14A8"/>
    <w:rsid w:val="00BB168E"/>
    <w:rsid w:val="00BB1EF3"/>
    <w:rsid w:val="00BB2105"/>
    <w:rsid w:val="00BB21A0"/>
    <w:rsid w:val="00BB252D"/>
    <w:rsid w:val="00BB2B91"/>
    <w:rsid w:val="00BB2FAE"/>
    <w:rsid w:val="00BB327F"/>
    <w:rsid w:val="00BB336B"/>
    <w:rsid w:val="00BB348F"/>
    <w:rsid w:val="00BB34AD"/>
    <w:rsid w:val="00BB3847"/>
    <w:rsid w:val="00BB3ACD"/>
    <w:rsid w:val="00BB3AD3"/>
    <w:rsid w:val="00BB44F8"/>
    <w:rsid w:val="00BB4A4B"/>
    <w:rsid w:val="00BB509B"/>
    <w:rsid w:val="00BB57B8"/>
    <w:rsid w:val="00BB5AD6"/>
    <w:rsid w:val="00BB5B85"/>
    <w:rsid w:val="00BB5C7A"/>
    <w:rsid w:val="00BB5FD7"/>
    <w:rsid w:val="00BB602D"/>
    <w:rsid w:val="00BB67E4"/>
    <w:rsid w:val="00BB6A7C"/>
    <w:rsid w:val="00BB6DB4"/>
    <w:rsid w:val="00BB6E32"/>
    <w:rsid w:val="00BB75D2"/>
    <w:rsid w:val="00BB773C"/>
    <w:rsid w:val="00BB7B83"/>
    <w:rsid w:val="00BB7B84"/>
    <w:rsid w:val="00BB7DBC"/>
    <w:rsid w:val="00BB7FB1"/>
    <w:rsid w:val="00BB7FC2"/>
    <w:rsid w:val="00BB8345"/>
    <w:rsid w:val="00BC0231"/>
    <w:rsid w:val="00BC0280"/>
    <w:rsid w:val="00BC03F4"/>
    <w:rsid w:val="00BC0420"/>
    <w:rsid w:val="00BC0548"/>
    <w:rsid w:val="00BC0725"/>
    <w:rsid w:val="00BC0770"/>
    <w:rsid w:val="00BC0899"/>
    <w:rsid w:val="00BC0D93"/>
    <w:rsid w:val="00BC0E33"/>
    <w:rsid w:val="00BC0EFA"/>
    <w:rsid w:val="00BC13A9"/>
    <w:rsid w:val="00BC181D"/>
    <w:rsid w:val="00BC1883"/>
    <w:rsid w:val="00BC18B7"/>
    <w:rsid w:val="00BC1BE1"/>
    <w:rsid w:val="00BC20A5"/>
    <w:rsid w:val="00BC23A3"/>
    <w:rsid w:val="00BC2C09"/>
    <w:rsid w:val="00BC31B7"/>
    <w:rsid w:val="00BC35D3"/>
    <w:rsid w:val="00BC35F3"/>
    <w:rsid w:val="00BC36F3"/>
    <w:rsid w:val="00BC39CC"/>
    <w:rsid w:val="00BC39DC"/>
    <w:rsid w:val="00BC3BE9"/>
    <w:rsid w:val="00BC3F6F"/>
    <w:rsid w:val="00BC3F7A"/>
    <w:rsid w:val="00BC44E9"/>
    <w:rsid w:val="00BC46C2"/>
    <w:rsid w:val="00BC46E9"/>
    <w:rsid w:val="00BC4779"/>
    <w:rsid w:val="00BC4A35"/>
    <w:rsid w:val="00BC4A4C"/>
    <w:rsid w:val="00BC4A51"/>
    <w:rsid w:val="00BC4B7F"/>
    <w:rsid w:val="00BC4F88"/>
    <w:rsid w:val="00BC5669"/>
    <w:rsid w:val="00BC5763"/>
    <w:rsid w:val="00BC5891"/>
    <w:rsid w:val="00BC5AF3"/>
    <w:rsid w:val="00BC5BFD"/>
    <w:rsid w:val="00BC5C9A"/>
    <w:rsid w:val="00BC61B5"/>
    <w:rsid w:val="00BC63E9"/>
    <w:rsid w:val="00BC658C"/>
    <w:rsid w:val="00BC65F3"/>
    <w:rsid w:val="00BC67AB"/>
    <w:rsid w:val="00BC67E8"/>
    <w:rsid w:val="00BC6982"/>
    <w:rsid w:val="00BC6CD6"/>
    <w:rsid w:val="00BC6D31"/>
    <w:rsid w:val="00BC6E87"/>
    <w:rsid w:val="00BC706C"/>
    <w:rsid w:val="00BC712E"/>
    <w:rsid w:val="00BC71DC"/>
    <w:rsid w:val="00BC7309"/>
    <w:rsid w:val="00BC754D"/>
    <w:rsid w:val="00BC7602"/>
    <w:rsid w:val="00BC76B9"/>
    <w:rsid w:val="00BC76C8"/>
    <w:rsid w:val="00BC7745"/>
    <w:rsid w:val="00BC7779"/>
    <w:rsid w:val="00BC77CF"/>
    <w:rsid w:val="00BC7AFB"/>
    <w:rsid w:val="00BD015F"/>
    <w:rsid w:val="00BD042B"/>
    <w:rsid w:val="00BD04AF"/>
    <w:rsid w:val="00BD099A"/>
    <w:rsid w:val="00BD0ACF"/>
    <w:rsid w:val="00BD0B02"/>
    <w:rsid w:val="00BD0DD2"/>
    <w:rsid w:val="00BD0E29"/>
    <w:rsid w:val="00BD1458"/>
    <w:rsid w:val="00BD146B"/>
    <w:rsid w:val="00BD1ABF"/>
    <w:rsid w:val="00BD1B00"/>
    <w:rsid w:val="00BD1B7F"/>
    <w:rsid w:val="00BD1FCC"/>
    <w:rsid w:val="00BD2034"/>
    <w:rsid w:val="00BD222D"/>
    <w:rsid w:val="00BD228D"/>
    <w:rsid w:val="00BD24DD"/>
    <w:rsid w:val="00BD2602"/>
    <w:rsid w:val="00BD2B71"/>
    <w:rsid w:val="00BD2E36"/>
    <w:rsid w:val="00BD2E58"/>
    <w:rsid w:val="00BD2F51"/>
    <w:rsid w:val="00BD358A"/>
    <w:rsid w:val="00BD38E0"/>
    <w:rsid w:val="00BD3D58"/>
    <w:rsid w:val="00BD3E1F"/>
    <w:rsid w:val="00BD3F40"/>
    <w:rsid w:val="00BD41D7"/>
    <w:rsid w:val="00BD4217"/>
    <w:rsid w:val="00BD4A34"/>
    <w:rsid w:val="00BD4D55"/>
    <w:rsid w:val="00BD5068"/>
    <w:rsid w:val="00BD5276"/>
    <w:rsid w:val="00BD536F"/>
    <w:rsid w:val="00BD6714"/>
    <w:rsid w:val="00BD68C9"/>
    <w:rsid w:val="00BD6B18"/>
    <w:rsid w:val="00BD6B22"/>
    <w:rsid w:val="00BD6BAC"/>
    <w:rsid w:val="00BD6D64"/>
    <w:rsid w:val="00BD6E84"/>
    <w:rsid w:val="00BD7048"/>
    <w:rsid w:val="00BD7160"/>
    <w:rsid w:val="00BD717C"/>
    <w:rsid w:val="00BD7283"/>
    <w:rsid w:val="00BD729C"/>
    <w:rsid w:val="00BD73FE"/>
    <w:rsid w:val="00BD7B19"/>
    <w:rsid w:val="00BD7BAD"/>
    <w:rsid w:val="00BE0017"/>
    <w:rsid w:val="00BE006A"/>
    <w:rsid w:val="00BE0464"/>
    <w:rsid w:val="00BE07F4"/>
    <w:rsid w:val="00BE0C89"/>
    <w:rsid w:val="00BE0F94"/>
    <w:rsid w:val="00BE112E"/>
    <w:rsid w:val="00BE1218"/>
    <w:rsid w:val="00BE1279"/>
    <w:rsid w:val="00BE1356"/>
    <w:rsid w:val="00BE16C7"/>
    <w:rsid w:val="00BE1B27"/>
    <w:rsid w:val="00BE23B6"/>
    <w:rsid w:val="00BE2405"/>
    <w:rsid w:val="00BE262F"/>
    <w:rsid w:val="00BE26A3"/>
    <w:rsid w:val="00BE2B25"/>
    <w:rsid w:val="00BE2C74"/>
    <w:rsid w:val="00BE2CDC"/>
    <w:rsid w:val="00BE2F97"/>
    <w:rsid w:val="00BE3500"/>
    <w:rsid w:val="00BE3A80"/>
    <w:rsid w:val="00BE3EE2"/>
    <w:rsid w:val="00BE3F34"/>
    <w:rsid w:val="00BE3FAC"/>
    <w:rsid w:val="00BE4026"/>
    <w:rsid w:val="00BE4121"/>
    <w:rsid w:val="00BE443B"/>
    <w:rsid w:val="00BE479C"/>
    <w:rsid w:val="00BE4A4E"/>
    <w:rsid w:val="00BE4E31"/>
    <w:rsid w:val="00BE512F"/>
    <w:rsid w:val="00BE5357"/>
    <w:rsid w:val="00BE545A"/>
    <w:rsid w:val="00BE565D"/>
    <w:rsid w:val="00BE59F5"/>
    <w:rsid w:val="00BE5CB0"/>
    <w:rsid w:val="00BE5CC8"/>
    <w:rsid w:val="00BE602C"/>
    <w:rsid w:val="00BE63D4"/>
    <w:rsid w:val="00BE6706"/>
    <w:rsid w:val="00BE69B2"/>
    <w:rsid w:val="00BE6C9E"/>
    <w:rsid w:val="00BE6CB1"/>
    <w:rsid w:val="00BE71F5"/>
    <w:rsid w:val="00BE75ED"/>
    <w:rsid w:val="00BE7F64"/>
    <w:rsid w:val="00BE7F84"/>
    <w:rsid w:val="00BF0476"/>
    <w:rsid w:val="00BF0695"/>
    <w:rsid w:val="00BF07D3"/>
    <w:rsid w:val="00BF0804"/>
    <w:rsid w:val="00BF08EA"/>
    <w:rsid w:val="00BF10AE"/>
    <w:rsid w:val="00BF116E"/>
    <w:rsid w:val="00BF1B6A"/>
    <w:rsid w:val="00BF202A"/>
    <w:rsid w:val="00BF20EE"/>
    <w:rsid w:val="00BF234B"/>
    <w:rsid w:val="00BF2360"/>
    <w:rsid w:val="00BF261F"/>
    <w:rsid w:val="00BF2871"/>
    <w:rsid w:val="00BF2A78"/>
    <w:rsid w:val="00BF2B1A"/>
    <w:rsid w:val="00BF2D48"/>
    <w:rsid w:val="00BF2DC1"/>
    <w:rsid w:val="00BF2F3C"/>
    <w:rsid w:val="00BF3259"/>
    <w:rsid w:val="00BF393C"/>
    <w:rsid w:val="00BF3D1E"/>
    <w:rsid w:val="00BF3FE2"/>
    <w:rsid w:val="00BF4190"/>
    <w:rsid w:val="00BF44A5"/>
    <w:rsid w:val="00BF491C"/>
    <w:rsid w:val="00BF4CF2"/>
    <w:rsid w:val="00BF4D50"/>
    <w:rsid w:val="00BF4F3C"/>
    <w:rsid w:val="00BF5423"/>
    <w:rsid w:val="00BF5480"/>
    <w:rsid w:val="00BF56A8"/>
    <w:rsid w:val="00BF57BD"/>
    <w:rsid w:val="00BF5C19"/>
    <w:rsid w:val="00BF5EE4"/>
    <w:rsid w:val="00BF5FAF"/>
    <w:rsid w:val="00BF6127"/>
    <w:rsid w:val="00BF620D"/>
    <w:rsid w:val="00BF62D8"/>
    <w:rsid w:val="00BF675E"/>
    <w:rsid w:val="00BF6AEF"/>
    <w:rsid w:val="00BF6B9C"/>
    <w:rsid w:val="00BF6D44"/>
    <w:rsid w:val="00BF6EA8"/>
    <w:rsid w:val="00BF7070"/>
    <w:rsid w:val="00BF73EF"/>
    <w:rsid w:val="00BF758E"/>
    <w:rsid w:val="00BF7880"/>
    <w:rsid w:val="00C00168"/>
    <w:rsid w:val="00C00255"/>
    <w:rsid w:val="00C0067C"/>
    <w:rsid w:val="00C0080B"/>
    <w:rsid w:val="00C008E1"/>
    <w:rsid w:val="00C00A5E"/>
    <w:rsid w:val="00C00F0B"/>
    <w:rsid w:val="00C0101D"/>
    <w:rsid w:val="00C01490"/>
    <w:rsid w:val="00C0174A"/>
    <w:rsid w:val="00C0197D"/>
    <w:rsid w:val="00C01C22"/>
    <w:rsid w:val="00C0299B"/>
    <w:rsid w:val="00C03039"/>
    <w:rsid w:val="00C0323A"/>
    <w:rsid w:val="00C0356E"/>
    <w:rsid w:val="00C03616"/>
    <w:rsid w:val="00C03762"/>
    <w:rsid w:val="00C039EB"/>
    <w:rsid w:val="00C03A27"/>
    <w:rsid w:val="00C03AF3"/>
    <w:rsid w:val="00C03EE9"/>
    <w:rsid w:val="00C03FB3"/>
    <w:rsid w:val="00C04010"/>
    <w:rsid w:val="00C04055"/>
    <w:rsid w:val="00C04064"/>
    <w:rsid w:val="00C0409F"/>
    <w:rsid w:val="00C0465F"/>
    <w:rsid w:val="00C04B2C"/>
    <w:rsid w:val="00C04FAE"/>
    <w:rsid w:val="00C0540E"/>
    <w:rsid w:val="00C05551"/>
    <w:rsid w:val="00C05A93"/>
    <w:rsid w:val="00C05C17"/>
    <w:rsid w:val="00C06225"/>
    <w:rsid w:val="00C0625B"/>
    <w:rsid w:val="00C0634E"/>
    <w:rsid w:val="00C068BE"/>
    <w:rsid w:val="00C069E7"/>
    <w:rsid w:val="00C06A15"/>
    <w:rsid w:val="00C06D0A"/>
    <w:rsid w:val="00C06DFE"/>
    <w:rsid w:val="00C06E1C"/>
    <w:rsid w:val="00C07123"/>
    <w:rsid w:val="00C07517"/>
    <w:rsid w:val="00C0755C"/>
    <w:rsid w:val="00C078AD"/>
    <w:rsid w:val="00C07986"/>
    <w:rsid w:val="00C07DB3"/>
    <w:rsid w:val="00C104C5"/>
    <w:rsid w:val="00C10700"/>
    <w:rsid w:val="00C10843"/>
    <w:rsid w:val="00C1091D"/>
    <w:rsid w:val="00C10B85"/>
    <w:rsid w:val="00C10BC7"/>
    <w:rsid w:val="00C10E97"/>
    <w:rsid w:val="00C111AF"/>
    <w:rsid w:val="00C111B2"/>
    <w:rsid w:val="00C113F8"/>
    <w:rsid w:val="00C116E2"/>
    <w:rsid w:val="00C11EFE"/>
    <w:rsid w:val="00C11F5B"/>
    <w:rsid w:val="00C1230F"/>
    <w:rsid w:val="00C1264E"/>
    <w:rsid w:val="00C12677"/>
    <w:rsid w:val="00C1279F"/>
    <w:rsid w:val="00C127D0"/>
    <w:rsid w:val="00C127EA"/>
    <w:rsid w:val="00C12933"/>
    <w:rsid w:val="00C12A79"/>
    <w:rsid w:val="00C12AB3"/>
    <w:rsid w:val="00C13096"/>
    <w:rsid w:val="00C13387"/>
    <w:rsid w:val="00C1343A"/>
    <w:rsid w:val="00C1346E"/>
    <w:rsid w:val="00C136B9"/>
    <w:rsid w:val="00C136D9"/>
    <w:rsid w:val="00C1385F"/>
    <w:rsid w:val="00C139EC"/>
    <w:rsid w:val="00C13B5B"/>
    <w:rsid w:val="00C13CAA"/>
    <w:rsid w:val="00C13E66"/>
    <w:rsid w:val="00C145D0"/>
    <w:rsid w:val="00C1464B"/>
    <w:rsid w:val="00C146C0"/>
    <w:rsid w:val="00C14A8C"/>
    <w:rsid w:val="00C14E51"/>
    <w:rsid w:val="00C14E7E"/>
    <w:rsid w:val="00C14F94"/>
    <w:rsid w:val="00C155F9"/>
    <w:rsid w:val="00C1568D"/>
    <w:rsid w:val="00C1594A"/>
    <w:rsid w:val="00C15B48"/>
    <w:rsid w:val="00C15CA8"/>
    <w:rsid w:val="00C15E34"/>
    <w:rsid w:val="00C1604F"/>
    <w:rsid w:val="00C163B8"/>
    <w:rsid w:val="00C16698"/>
    <w:rsid w:val="00C1678E"/>
    <w:rsid w:val="00C16957"/>
    <w:rsid w:val="00C16DD0"/>
    <w:rsid w:val="00C16DD8"/>
    <w:rsid w:val="00C17A31"/>
    <w:rsid w:val="00C20400"/>
    <w:rsid w:val="00C20A75"/>
    <w:rsid w:val="00C20C3C"/>
    <w:rsid w:val="00C20EDA"/>
    <w:rsid w:val="00C21141"/>
    <w:rsid w:val="00C21290"/>
    <w:rsid w:val="00C21513"/>
    <w:rsid w:val="00C21529"/>
    <w:rsid w:val="00C2183D"/>
    <w:rsid w:val="00C218AA"/>
    <w:rsid w:val="00C21959"/>
    <w:rsid w:val="00C222CE"/>
    <w:rsid w:val="00C223B0"/>
    <w:rsid w:val="00C22749"/>
    <w:rsid w:val="00C22DC5"/>
    <w:rsid w:val="00C22FB9"/>
    <w:rsid w:val="00C231B3"/>
    <w:rsid w:val="00C234AB"/>
    <w:rsid w:val="00C2362F"/>
    <w:rsid w:val="00C2391F"/>
    <w:rsid w:val="00C239EB"/>
    <w:rsid w:val="00C23B0D"/>
    <w:rsid w:val="00C23D8F"/>
    <w:rsid w:val="00C24208"/>
    <w:rsid w:val="00C245C7"/>
    <w:rsid w:val="00C247BD"/>
    <w:rsid w:val="00C24925"/>
    <w:rsid w:val="00C24CB2"/>
    <w:rsid w:val="00C24EAC"/>
    <w:rsid w:val="00C25371"/>
    <w:rsid w:val="00C259EE"/>
    <w:rsid w:val="00C25A7B"/>
    <w:rsid w:val="00C25CAF"/>
    <w:rsid w:val="00C25FF2"/>
    <w:rsid w:val="00C26091"/>
    <w:rsid w:val="00C26197"/>
    <w:rsid w:val="00C263A3"/>
    <w:rsid w:val="00C26896"/>
    <w:rsid w:val="00C269CA"/>
    <w:rsid w:val="00C26D5A"/>
    <w:rsid w:val="00C27129"/>
    <w:rsid w:val="00C27451"/>
    <w:rsid w:val="00C27648"/>
    <w:rsid w:val="00C27880"/>
    <w:rsid w:val="00C27955"/>
    <w:rsid w:val="00C27DD8"/>
    <w:rsid w:val="00C302F1"/>
    <w:rsid w:val="00C3044F"/>
    <w:rsid w:val="00C306F7"/>
    <w:rsid w:val="00C30CEB"/>
    <w:rsid w:val="00C31602"/>
    <w:rsid w:val="00C316D5"/>
    <w:rsid w:val="00C317D2"/>
    <w:rsid w:val="00C31971"/>
    <w:rsid w:val="00C31F25"/>
    <w:rsid w:val="00C31FAA"/>
    <w:rsid w:val="00C32842"/>
    <w:rsid w:val="00C329F5"/>
    <w:rsid w:val="00C32AD1"/>
    <w:rsid w:val="00C32C48"/>
    <w:rsid w:val="00C32CD2"/>
    <w:rsid w:val="00C3367F"/>
    <w:rsid w:val="00C33746"/>
    <w:rsid w:val="00C33C00"/>
    <w:rsid w:val="00C33D49"/>
    <w:rsid w:val="00C33D4B"/>
    <w:rsid w:val="00C33DA1"/>
    <w:rsid w:val="00C33E73"/>
    <w:rsid w:val="00C33EBA"/>
    <w:rsid w:val="00C34035"/>
    <w:rsid w:val="00C342C4"/>
    <w:rsid w:val="00C3449C"/>
    <w:rsid w:val="00C34E0F"/>
    <w:rsid w:val="00C34E72"/>
    <w:rsid w:val="00C352D1"/>
    <w:rsid w:val="00C35325"/>
    <w:rsid w:val="00C35391"/>
    <w:rsid w:val="00C3569D"/>
    <w:rsid w:val="00C35782"/>
    <w:rsid w:val="00C358A8"/>
    <w:rsid w:val="00C358F4"/>
    <w:rsid w:val="00C35CDC"/>
    <w:rsid w:val="00C36006"/>
    <w:rsid w:val="00C36624"/>
    <w:rsid w:val="00C36867"/>
    <w:rsid w:val="00C36EDC"/>
    <w:rsid w:val="00C36F01"/>
    <w:rsid w:val="00C37129"/>
    <w:rsid w:val="00C3718C"/>
    <w:rsid w:val="00C3799B"/>
    <w:rsid w:val="00C37E2A"/>
    <w:rsid w:val="00C402A6"/>
    <w:rsid w:val="00C4031C"/>
    <w:rsid w:val="00C406B9"/>
    <w:rsid w:val="00C406EB"/>
    <w:rsid w:val="00C40782"/>
    <w:rsid w:val="00C40793"/>
    <w:rsid w:val="00C40989"/>
    <w:rsid w:val="00C4106C"/>
    <w:rsid w:val="00C412DF"/>
    <w:rsid w:val="00C41695"/>
    <w:rsid w:val="00C41B75"/>
    <w:rsid w:val="00C421CD"/>
    <w:rsid w:val="00C4270C"/>
    <w:rsid w:val="00C42E8C"/>
    <w:rsid w:val="00C42F06"/>
    <w:rsid w:val="00C42F07"/>
    <w:rsid w:val="00C42FC4"/>
    <w:rsid w:val="00C430B2"/>
    <w:rsid w:val="00C4358D"/>
    <w:rsid w:val="00C436CA"/>
    <w:rsid w:val="00C436CF"/>
    <w:rsid w:val="00C43765"/>
    <w:rsid w:val="00C439BE"/>
    <w:rsid w:val="00C43CA3"/>
    <w:rsid w:val="00C43D56"/>
    <w:rsid w:val="00C43EA9"/>
    <w:rsid w:val="00C43EFE"/>
    <w:rsid w:val="00C442EF"/>
    <w:rsid w:val="00C44322"/>
    <w:rsid w:val="00C44830"/>
    <w:rsid w:val="00C44A2F"/>
    <w:rsid w:val="00C44D4E"/>
    <w:rsid w:val="00C4543A"/>
    <w:rsid w:val="00C4594D"/>
    <w:rsid w:val="00C4595A"/>
    <w:rsid w:val="00C45E35"/>
    <w:rsid w:val="00C4603C"/>
    <w:rsid w:val="00C460AC"/>
    <w:rsid w:val="00C4646C"/>
    <w:rsid w:val="00C4649D"/>
    <w:rsid w:val="00C46CD6"/>
    <w:rsid w:val="00C47255"/>
    <w:rsid w:val="00C472EB"/>
    <w:rsid w:val="00C4737A"/>
    <w:rsid w:val="00C473A3"/>
    <w:rsid w:val="00C47602"/>
    <w:rsid w:val="00C4761E"/>
    <w:rsid w:val="00C47890"/>
    <w:rsid w:val="00C47B4A"/>
    <w:rsid w:val="00C47C1A"/>
    <w:rsid w:val="00C47F68"/>
    <w:rsid w:val="00C47FB5"/>
    <w:rsid w:val="00C50516"/>
    <w:rsid w:val="00C50D98"/>
    <w:rsid w:val="00C50E20"/>
    <w:rsid w:val="00C50EAA"/>
    <w:rsid w:val="00C51268"/>
    <w:rsid w:val="00C5149F"/>
    <w:rsid w:val="00C5178E"/>
    <w:rsid w:val="00C517FE"/>
    <w:rsid w:val="00C51E20"/>
    <w:rsid w:val="00C5236F"/>
    <w:rsid w:val="00C525F1"/>
    <w:rsid w:val="00C52AE4"/>
    <w:rsid w:val="00C52CA6"/>
    <w:rsid w:val="00C52E10"/>
    <w:rsid w:val="00C52F4F"/>
    <w:rsid w:val="00C52F75"/>
    <w:rsid w:val="00C530A1"/>
    <w:rsid w:val="00C530B3"/>
    <w:rsid w:val="00C531EE"/>
    <w:rsid w:val="00C53248"/>
    <w:rsid w:val="00C5365F"/>
    <w:rsid w:val="00C53746"/>
    <w:rsid w:val="00C53831"/>
    <w:rsid w:val="00C53861"/>
    <w:rsid w:val="00C53954"/>
    <w:rsid w:val="00C539EB"/>
    <w:rsid w:val="00C53D66"/>
    <w:rsid w:val="00C543D4"/>
    <w:rsid w:val="00C5481B"/>
    <w:rsid w:val="00C54BB5"/>
    <w:rsid w:val="00C54BD8"/>
    <w:rsid w:val="00C54E1E"/>
    <w:rsid w:val="00C54E9B"/>
    <w:rsid w:val="00C553AF"/>
    <w:rsid w:val="00C5560F"/>
    <w:rsid w:val="00C55F9B"/>
    <w:rsid w:val="00C560FD"/>
    <w:rsid w:val="00C5625D"/>
    <w:rsid w:val="00C56318"/>
    <w:rsid w:val="00C56A35"/>
    <w:rsid w:val="00C56B0A"/>
    <w:rsid w:val="00C56E54"/>
    <w:rsid w:val="00C5709B"/>
    <w:rsid w:val="00C5728E"/>
    <w:rsid w:val="00C572D7"/>
    <w:rsid w:val="00C57633"/>
    <w:rsid w:val="00C576A6"/>
    <w:rsid w:val="00C578D0"/>
    <w:rsid w:val="00C5CD2F"/>
    <w:rsid w:val="00C601D6"/>
    <w:rsid w:val="00C602D2"/>
    <w:rsid w:val="00C603CD"/>
    <w:rsid w:val="00C6056A"/>
    <w:rsid w:val="00C611E5"/>
    <w:rsid w:val="00C611E8"/>
    <w:rsid w:val="00C612C2"/>
    <w:rsid w:val="00C61383"/>
    <w:rsid w:val="00C6159F"/>
    <w:rsid w:val="00C61972"/>
    <w:rsid w:val="00C619D0"/>
    <w:rsid w:val="00C619D5"/>
    <w:rsid w:val="00C622CB"/>
    <w:rsid w:val="00C62825"/>
    <w:rsid w:val="00C62C3C"/>
    <w:rsid w:val="00C62D02"/>
    <w:rsid w:val="00C62D25"/>
    <w:rsid w:val="00C62E3F"/>
    <w:rsid w:val="00C62EE4"/>
    <w:rsid w:val="00C630DB"/>
    <w:rsid w:val="00C63157"/>
    <w:rsid w:val="00C63216"/>
    <w:rsid w:val="00C6339F"/>
    <w:rsid w:val="00C634DB"/>
    <w:rsid w:val="00C6360F"/>
    <w:rsid w:val="00C63B1A"/>
    <w:rsid w:val="00C63B7B"/>
    <w:rsid w:val="00C63E09"/>
    <w:rsid w:val="00C63F7A"/>
    <w:rsid w:val="00C640F9"/>
    <w:rsid w:val="00C64749"/>
    <w:rsid w:val="00C64AF1"/>
    <w:rsid w:val="00C64E99"/>
    <w:rsid w:val="00C65631"/>
    <w:rsid w:val="00C65815"/>
    <w:rsid w:val="00C65B57"/>
    <w:rsid w:val="00C65B5A"/>
    <w:rsid w:val="00C65D92"/>
    <w:rsid w:val="00C66144"/>
    <w:rsid w:val="00C661E5"/>
    <w:rsid w:val="00C6647E"/>
    <w:rsid w:val="00C6664B"/>
    <w:rsid w:val="00C6675D"/>
    <w:rsid w:val="00C66A86"/>
    <w:rsid w:val="00C66C8E"/>
    <w:rsid w:val="00C66E41"/>
    <w:rsid w:val="00C6705E"/>
    <w:rsid w:val="00C670BB"/>
    <w:rsid w:val="00C67740"/>
    <w:rsid w:val="00C67948"/>
    <w:rsid w:val="00C67F4C"/>
    <w:rsid w:val="00C702B8"/>
    <w:rsid w:val="00C7076B"/>
    <w:rsid w:val="00C70773"/>
    <w:rsid w:val="00C70847"/>
    <w:rsid w:val="00C7096A"/>
    <w:rsid w:val="00C70D98"/>
    <w:rsid w:val="00C70FED"/>
    <w:rsid w:val="00C71188"/>
    <w:rsid w:val="00C71272"/>
    <w:rsid w:val="00C7141D"/>
    <w:rsid w:val="00C716CF"/>
    <w:rsid w:val="00C71BB7"/>
    <w:rsid w:val="00C71D4C"/>
    <w:rsid w:val="00C72A52"/>
    <w:rsid w:val="00C72A86"/>
    <w:rsid w:val="00C72D7E"/>
    <w:rsid w:val="00C72D9B"/>
    <w:rsid w:val="00C72FFC"/>
    <w:rsid w:val="00C73570"/>
    <w:rsid w:val="00C739F2"/>
    <w:rsid w:val="00C7468B"/>
    <w:rsid w:val="00C747F4"/>
    <w:rsid w:val="00C74D83"/>
    <w:rsid w:val="00C74F4D"/>
    <w:rsid w:val="00C75032"/>
    <w:rsid w:val="00C75164"/>
    <w:rsid w:val="00C753AD"/>
    <w:rsid w:val="00C753EA"/>
    <w:rsid w:val="00C75E4B"/>
    <w:rsid w:val="00C76120"/>
    <w:rsid w:val="00C7670B"/>
    <w:rsid w:val="00C76738"/>
    <w:rsid w:val="00C76988"/>
    <w:rsid w:val="00C76B4F"/>
    <w:rsid w:val="00C76F67"/>
    <w:rsid w:val="00C77032"/>
    <w:rsid w:val="00C771DE"/>
    <w:rsid w:val="00C77710"/>
    <w:rsid w:val="00C77A55"/>
    <w:rsid w:val="00C80233"/>
    <w:rsid w:val="00C80248"/>
    <w:rsid w:val="00C80397"/>
    <w:rsid w:val="00C80541"/>
    <w:rsid w:val="00C8057D"/>
    <w:rsid w:val="00C80AE3"/>
    <w:rsid w:val="00C80AEB"/>
    <w:rsid w:val="00C80B99"/>
    <w:rsid w:val="00C80D0F"/>
    <w:rsid w:val="00C80ED0"/>
    <w:rsid w:val="00C81351"/>
    <w:rsid w:val="00C817F8"/>
    <w:rsid w:val="00C8193E"/>
    <w:rsid w:val="00C81948"/>
    <w:rsid w:val="00C81AD3"/>
    <w:rsid w:val="00C81C3C"/>
    <w:rsid w:val="00C81DD8"/>
    <w:rsid w:val="00C81EC8"/>
    <w:rsid w:val="00C81F07"/>
    <w:rsid w:val="00C82131"/>
    <w:rsid w:val="00C8223A"/>
    <w:rsid w:val="00C82283"/>
    <w:rsid w:val="00C829FF"/>
    <w:rsid w:val="00C82AE2"/>
    <w:rsid w:val="00C82C8B"/>
    <w:rsid w:val="00C82EB1"/>
    <w:rsid w:val="00C8340E"/>
    <w:rsid w:val="00C83611"/>
    <w:rsid w:val="00C83728"/>
    <w:rsid w:val="00C838BC"/>
    <w:rsid w:val="00C83B8D"/>
    <w:rsid w:val="00C83CAC"/>
    <w:rsid w:val="00C83CBF"/>
    <w:rsid w:val="00C841A6"/>
    <w:rsid w:val="00C8423D"/>
    <w:rsid w:val="00C84591"/>
    <w:rsid w:val="00C847C1"/>
    <w:rsid w:val="00C84AEE"/>
    <w:rsid w:val="00C85119"/>
    <w:rsid w:val="00C852C5"/>
    <w:rsid w:val="00C85BB8"/>
    <w:rsid w:val="00C85CD0"/>
    <w:rsid w:val="00C86238"/>
    <w:rsid w:val="00C870C3"/>
    <w:rsid w:val="00C8733F"/>
    <w:rsid w:val="00C87684"/>
    <w:rsid w:val="00C8790B"/>
    <w:rsid w:val="00C87A7A"/>
    <w:rsid w:val="00C87B98"/>
    <w:rsid w:val="00C87BA1"/>
    <w:rsid w:val="00C87F23"/>
    <w:rsid w:val="00C87F96"/>
    <w:rsid w:val="00C90756"/>
    <w:rsid w:val="00C90836"/>
    <w:rsid w:val="00C90B29"/>
    <w:rsid w:val="00C90B75"/>
    <w:rsid w:val="00C90D8C"/>
    <w:rsid w:val="00C90F27"/>
    <w:rsid w:val="00C90FBE"/>
    <w:rsid w:val="00C9101E"/>
    <w:rsid w:val="00C911AB"/>
    <w:rsid w:val="00C9144E"/>
    <w:rsid w:val="00C91518"/>
    <w:rsid w:val="00C91596"/>
    <w:rsid w:val="00C91A3E"/>
    <w:rsid w:val="00C91B86"/>
    <w:rsid w:val="00C92004"/>
    <w:rsid w:val="00C92054"/>
    <w:rsid w:val="00C92275"/>
    <w:rsid w:val="00C92926"/>
    <w:rsid w:val="00C92B64"/>
    <w:rsid w:val="00C92BA1"/>
    <w:rsid w:val="00C92E61"/>
    <w:rsid w:val="00C92F0A"/>
    <w:rsid w:val="00C93556"/>
    <w:rsid w:val="00C9361F"/>
    <w:rsid w:val="00C939B0"/>
    <w:rsid w:val="00C93BE2"/>
    <w:rsid w:val="00C942D1"/>
    <w:rsid w:val="00C94631"/>
    <w:rsid w:val="00C948CF"/>
    <w:rsid w:val="00C94958"/>
    <w:rsid w:val="00C94B8C"/>
    <w:rsid w:val="00C94BE3"/>
    <w:rsid w:val="00C94D7B"/>
    <w:rsid w:val="00C94F86"/>
    <w:rsid w:val="00C95002"/>
    <w:rsid w:val="00C95079"/>
    <w:rsid w:val="00C95486"/>
    <w:rsid w:val="00C956DA"/>
    <w:rsid w:val="00C95CEB"/>
    <w:rsid w:val="00C95DAD"/>
    <w:rsid w:val="00C95F06"/>
    <w:rsid w:val="00C95FCC"/>
    <w:rsid w:val="00C95FD9"/>
    <w:rsid w:val="00C96057"/>
    <w:rsid w:val="00C961B5"/>
    <w:rsid w:val="00C96330"/>
    <w:rsid w:val="00C9633D"/>
    <w:rsid w:val="00C9669D"/>
    <w:rsid w:val="00C96AC1"/>
    <w:rsid w:val="00C97335"/>
    <w:rsid w:val="00C9737D"/>
    <w:rsid w:val="00C973D5"/>
    <w:rsid w:val="00C976D4"/>
    <w:rsid w:val="00C97890"/>
    <w:rsid w:val="00C9792A"/>
    <w:rsid w:val="00C979CF"/>
    <w:rsid w:val="00C97CDF"/>
    <w:rsid w:val="00C97CE5"/>
    <w:rsid w:val="00C97D29"/>
    <w:rsid w:val="00C97E05"/>
    <w:rsid w:val="00C97F2C"/>
    <w:rsid w:val="00C9DCFF"/>
    <w:rsid w:val="00CA048B"/>
    <w:rsid w:val="00CA0D02"/>
    <w:rsid w:val="00CA0F49"/>
    <w:rsid w:val="00CA0FD8"/>
    <w:rsid w:val="00CA1178"/>
    <w:rsid w:val="00CA1415"/>
    <w:rsid w:val="00CA15A1"/>
    <w:rsid w:val="00CA1A2A"/>
    <w:rsid w:val="00CA1B47"/>
    <w:rsid w:val="00CA1CAF"/>
    <w:rsid w:val="00CA1EF0"/>
    <w:rsid w:val="00CA23AB"/>
    <w:rsid w:val="00CA23C3"/>
    <w:rsid w:val="00CA26D0"/>
    <w:rsid w:val="00CA26DA"/>
    <w:rsid w:val="00CA2723"/>
    <w:rsid w:val="00CA288D"/>
    <w:rsid w:val="00CA2BEA"/>
    <w:rsid w:val="00CA2CAC"/>
    <w:rsid w:val="00CA383A"/>
    <w:rsid w:val="00CA3868"/>
    <w:rsid w:val="00CA415D"/>
    <w:rsid w:val="00CA4473"/>
    <w:rsid w:val="00CA45CA"/>
    <w:rsid w:val="00CA4749"/>
    <w:rsid w:val="00CA47EB"/>
    <w:rsid w:val="00CA4969"/>
    <w:rsid w:val="00CA548E"/>
    <w:rsid w:val="00CA5525"/>
    <w:rsid w:val="00CA5A79"/>
    <w:rsid w:val="00CA5EAB"/>
    <w:rsid w:val="00CA5F63"/>
    <w:rsid w:val="00CA6003"/>
    <w:rsid w:val="00CA64F6"/>
    <w:rsid w:val="00CA670C"/>
    <w:rsid w:val="00CA691F"/>
    <w:rsid w:val="00CA6946"/>
    <w:rsid w:val="00CA6DA1"/>
    <w:rsid w:val="00CA707C"/>
    <w:rsid w:val="00CA7422"/>
    <w:rsid w:val="00CA7487"/>
    <w:rsid w:val="00CA74A3"/>
    <w:rsid w:val="00CA75E8"/>
    <w:rsid w:val="00CA7803"/>
    <w:rsid w:val="00CA7888"/>
    <w:rsid w:val="00CA7AED"/>
    <w:rsid w:val="00CA7BB2"/>
    <w:rsid w:val="00CA7C55"/>
    <w:rsid w:val="00CA7C6F"/>
    <w:rsid w:val="00CA7CB4"/>
    <w:rsid w:val="00CA7EA1"/>
    <w:rsid w:val="00CA7FAD"/>
    <w:rsid w:val="00CB03F8"/>
    <w:rsid w:val="00CB07CB"/>
    <w:rsid w:val="00CB0A3C"/>
    <w:rsid w:val="00CB0F45"/>
    <w:rsid w:val="00CB1753"/>
    <w:rsid w:val="00CB198B"/>
    <w:rsid w:val="00CB19DA"/>
    <w:rsid w:val="00CB1C4C"/>
    <w:rsid w:val="00CB1D37"/>
    <w:rsid w:val="00CB2338"/>
    <w:rsid w:val="00CB26A8"/>
    <w:rsid w:val="00CB275F"/>
    <w:rsid w:val="00CB2A0C"/>
    <w:rsid w:val="00CB2A6A"/>
    <w:rsid w:val="00CB2B99"/>
    <w:rsid w:val="00CB2C6E"/>
    <w:rsid w:val="00CB2D4F"/>
    <w:rsid w:val="00CB2F33"/>
    <w:rsid w:val="00CB3290"/>
    <w:rsid w:val="00CB35A1"/>
    <w:rsid w:val="00CB381B"/>
    <w:rsid w:val="00CB3910"/>
    <w:rsid w:val="00CB39D4"/>
    <w:rsid w:val="00CB3A8B"/>
    <w:rsid w:val="00CB3D6E"/>
    <w:rsid w:val="00CB4235"/>
    <w:rsid w:val="00CB43D3"/>
    <w:rsid w:val="00CB4466"/>
    <w:rsid w:val="00CB4558"/>
    <w:rsid w:val="00CB45CD"/>
    <w:rsid w:val="00CB46D5"/>
    <w:rsid w:val="00CB4971"/>
    <w:rsid w:val="00CB4A2B"/>
    <w:rsid w:val="00CB4F01"/>
    <w:rsid w:val="00CB500A"/>
    <w:rsid w:val="00CB528B"/>
    <w:rsid w:val="00CB52BB"/>
    <w:rsid w:val="00CB58E0"/>
    <w:rsid w:val="00CB5C0D"/>
    <w:rsid w:val="00CB5FAF"/>
    <w:rsid w:val="00CB61D0"/>
    <w:rsid w:val="00CB62CA"/>
    <w:rsid w:val="00CB631E"/>
    <w:rsid w:val="00CB641D"/>
    <w:rsid w:val="00CB6603"/>
    <w:rsid w:val="00CB6665"/>
    <w:rsid w:val="00CB6830"/>
    <w:rsid w:val="00CB690A"/>
    <w:rsid w:val="00CB6965"/>
    <w:rsid w:val="00CB6EC6"/>
    <w:rsid w:val="00CB7378"/>
    <w:rsid w:val="00CB7439"/>
    <w:rsid w:val="00CB7702"/>
    <w:rsid w:val="00CB781C"/>
    <w:rsid w:val="00CB7936"/>
    <w:rsid w:val="00CB7E28"/>
    <w:rsid w:val="00CB7F25"/>
    <w:rsid w:val="00CC0180"/>
    <w:rsid w:val="00CC0740"/>
    <w:rsid w:val="00CC09C5"/>
    <w:rsid w:val="00CC0A0F"/>
    <w:rsid w:val="00CC0AB8"/>
    <w:rsid w:val="00CC0E96"/>
    <w:rsid w:val="00CC0F1A"/>
    <w:rsid w:val="00CC1062"/>
    <w:rsid w:val="00CC124B"/>
    <w:rsid w:val="00CC1451"/>
    <w:rsid w:val="00CC1456"/>
    <w:rsid w:val="00CC16B5"/>
    <w:rsid w:val="00CC1B55"/>
    <w:rsid w:val="00CC1BE6"/>
    <w:rsid w:val="00CC2349"/>
    <w:rsid w:val="00CC269D"/>
    <w:rsid w:val="00CC2AF8"/>
    <w:rsid w:val="00CC2EDC"/>
    <w:rsid w:val="00CC2F43"/>
    <w:rsid w:val="00CC2F5C"/>
    <w:rsid w:val="00CC2FC1"/>
    <w:rsid w:val="00CC2FD1"/>
    <w:rsid w:val="00CC2FDF"/>
    <w:rsid w:val="00CC2FE6"/>
    <w:rsid w:val="00CC3570"/>
    <w:rsid w:val="00CC3D2C"/>
    <w:rsid w:val="00CC41E5"/>
    <w:rsid w:val="00CC440F"/>
    <w:rsid w:val="00CC46F4"/>
    <w:rsid w:val="00CC48DF"/>
    <w:rsid w:val="00CC49C3"/>
    <w:rsid w:val="00CC4A00"/>
    <w:rsid w:val="00CC4A86"/>
    <w:rsid w:val="00CC4D5D"/>
    <w:rsid w:val="00CC4E88"/>
    <w:rsid w:val="00CC5400"/>
    <w:rsid w:val="00CC5475"/>
    <w:rsid w:val="00CC5A76"/>
    <w:rsid w:val="00CC5D5C"/>
    <w:rsid w:val="00CC5E1D"/>
    <w:rsid w:val="00CC602D"/>
    <w:rsid w:val="00CC606E"/>
    <w:rsid w:val="00CC6492"/>
    <w:rsid w:val="00CC64D4"/>
    <w:rsid w:val="00CC6875"/>
    <w:rsid w:val="00CC7228"/>
    <w:rsid w:val="00CC7787"/>
    <w:rsid w:val="00CC7934"/>
    <w:rsid w:val="00CC799D"/>
    <w:rsid w:val="00CD0030"/>
    <w:rsid w:val="00CD0034"/>
    <w:rsid w:val="00CD0066"/>
    <w:rsid w:val="00CD04D6"/>
    <w:rsid w:val="00CD0E13"/>
    <w:rsid w:val="00CD0E98"/>
    <w:rsid w:val="00CD18A4"/>
    <w:rsid w:val="00CD18C7"/>
    <w:rsid w:val="00CD190C"/>
    <w:rsid w:val="00CD1AA4"/>
    <w:rsid w:val="00CD1EFE"/>
    <w:rsid w:val="00CD2054"/>
    <w:rsid w:val="00CD237B"/>
    <w:rsid w:val="00CD2644"/>
    <w:rsid w:val="00CD2A98"/>
    <w:rsid w:val="00CD2DD8"/>
    <w:rsid w:val="00CD2EBB"/>
    <w:rsid w:val="00CD31B0"/>
    <w:rsid w:val="00CD36C2"/>
    <w:rsid w:val="00CD3702"/>
    <w:rsid w:val="00CD3AE3"/>
    <w:rsid w:val="00CD3E59"/>
    <w:rsid w:val="00CD4045"/>
    <w:rsid w:val="00CD439C"/>
    <w:rsid w:val="00CD44C9"/>
    <w:rsid w:val="00CD4503"/>
    <w:rsid w:val="00CD47B5"/>
    <w:rsid w:val="00CD4EFE"/>
    <w:rsid w:val="00CD50D6"/>
    <w:rsid w:val="00CD55D8"/>
    <w:rsid w:val="00CD55E4"/>
    <w:rsid w:val="00CD5912"/>
    <w:rsid w:val="00CD5A58"/>
    <w:rsid w:val="00CD6107"/>
    <w:rsid w:val="00CD62F4"/>
    <w:rsid w:val="00CD6304"/>
    <w:rsid w:val="00CD64A2"/>
    <w:rsid w:val="00CD64AC"/>
    <w:rsid w:val="00CD650C"/>
    <w:rsid w:val="00CD6524"/>
    <w:rsid w:val="00CD6727"/>
    <w:rsid w:val="00CD67AD"/>
    <w:rsid w:val="00CD67FF"/>
    <w:rsid w:val="00CD6979"/>
    <w:rsid w:val="00CD69E7"/>
    <w:rsid w:val="00CD6D4B"/>
    <w:rsid w:val="00CD6DEA"/>
    <w:rsid w:val="00CD750F"/>
    <w:rsid w:val="00CD7656"/>
    <w:rsid w:val="00CD7F7F"/>
    <w:rsid w:val="00CE0252"/>
    <w:rsid w:val="00CE0327"/>
    <w:rsid w:val="00CE0403"/>
    <w:rsid w:val="00CE09AE"/>
    <w:rsid w:val="00CE09B7"/>
    <w:rsid w:val="00CE09C5"/>
    <w:rsid w:val="00CE0A09"/>
    <w:rsid w:val="00CE1161"/>
    <w:rsid w:val="00CE11F6"/>
    <w:rsid w:val="00CE1477"/>
    <w:rsid w:val="00CE1686"/>
    <w:rsid w:val="00CE179D"/>
    <w:rsid w:val="00CE1C17"/>
    <w:rsid w:val="00CE1EE4"/>
    <w:rsid w:val="00CE1FC6"/>
    <w:rsid w:val="00CE2307"/>
    <w:rsid w:val="00CE2316"/>
    <w:rsid w:val="00CE26CA"/>
    <w:rsid w:val="00CE2B7D"/>
    <w:rsid w:val="00CE2F3C"/>
    <w:rsid w:val="00CE3299"/>
    <w:rsid w:val="00CE3585"/>
    <w:rsid w:val="00CE37E1"/>
    <w:rsid w:val="00CE39DC"/>
    <w:rsid w:val="00CE3BA4"/>
    <w:rsid w:val="00CE4376"/>
    <w:rsid w:val="00CE4818"/>
    <w:rsid w:val="00CE484C"/>
    <w:rsid w:val="00CE4AAB"/>
    <w:rsid w:val="00CE4B49"/>
    <w:rsid w:val="00CE4F46"/>
    <w:rsid w:val="00CE4F69"/>
    <w:rsid w:val="00CE5278"/>
    <w:rsid w:val="00CE5294"/>
    <w:rsid w:val="00CE52B2"/>
    <w:rsid w:val="00CE52E9"/>
    <w:rsid w:val="00CE5474"/>
    <w:rsid w:val="00CE5611"/>
    <w:rsid w:val="00CE5AD4"/>
    <w:rsid w:val="00CE5C57"/>
    <w:rsid w:val="00CE5CBA"/>
    <w:rsid w:val="00CE6384"/>
    <w:rsid w:val="00CE63DE"/>
    <w:rsid w:val="00CE672A"/>
    <w:rsid w:val="00CE6746"/>
    <w:rsid w:val="00CE67B8"/>
    <w:rsid w:val="00CE6824"/>
    <w:rsid w:val="00CE68CF"/>
    <w:rsid w:val="00CE6E2D"/>
    <w:rsid w:val="00CE6FD7"/>
    <w:rsid w:val="00CE7198"/>
    <w:rsid w:val="00CE72C5"/>
    <w:rsid w:val="00CE7454"/>
    <w:rsid w:val="00CE750F"/>
    <w:rsid w:val="00CE7743"/>
    <w:rsid w:val="00CE7855"/>
    <w:rsid w:val="00CE7C11"/>
    <w:rsid w:val="00CE7E9E"/>
    <w:rsid w:val="00CF0324"/>
    <w:rsid w:val="00CF0660"/>
    <w:rsid w:val="00CF0E78"/>
    <w:rsid w:val="00CF0E7E"/>
    <w:rsid w:val="00CF154D"/>
    <w:rsid w:val="00CF174E"/>
    <w:rsid w:val="00CF2654"/>
    <w:rsid w:val="00CF2881"/>
    <w:rsid w:val="00CF292A"/>
    <w:rsid w:val="00CF296B"/>
    <w:rsid w:val="00CF2B71"/>
    <w:rsid w:val="00CF2E76"/>
    <w:rsid w:val="00CF3139"/>
    <w:rsid w:val="00CF3737"/>
    <w:rsid w:val="00CF4049"/>
    <w:rsid w:val="00CF43FF"/>
    <w:rsid w:val="00CF465C"/>
    <w:rsid w:val="00CF504E"/>
    <w:rsid w:val="00CF5702"/>
    <w:rsid w:val="00CF5992"/>
    <w:rsid w:val="00CF6063"/>
    <w:rsid w:val="00CF624B"/>
    <w:rsid w:val="00CF678A"/>
    <w:rsid w:val="00CF6B7B"/>
    <w:rsid w:val="00CF6F2B"/>
    <w:rsid w:val="00CF7306"/>
    <w:rsid w:val="00CF7379"/>
    <w:rsid w:val="00D000AA"/>
    <w:rsid w:val="00D006B6"/>
    <w:rsid w:val="00D00AFA"/>
    <w:rsid w:val="00D01589"/>
    <w:rsid w:val="00D017C1"/>
    <w:rsid w:val="00D0184D"/>
    <w:rsid w:val="00D01CC0"/>
    <w:rsid w:val="00D01EC7"/>
    <w:rsid w:val="00D0217B"/>
    <w:rsid w:val="00D0218C"/>
    <w:rsid w:val="00D02311"/>
    <w:rsid w:val="00D02B13"/>
    <w:rsid w:val="00D02B4B"/>
    <w:rsid w:val="00D02D41"/>
    <w:rsid w:val="00D02FBB"/>
    <w:rsid w:val="00D03068"/>
    <w:rsid w:val="00D03240"/>
    <w:rsid w:val="00D03B4C"/>
    <w:rsid w:val="00D03D71"/>
    <w:rsid w:val="00D040C3"/>
    <w:rsid w:val="00D04159"/>
    <w:rsid w:val="00D04360"/>
    <w:rsid w:val="00D04603"/>
    <w:rsid w:val="00D04874"/>
    <w:rsid w:val="00D04A86"/>
    <w:rsid w:val="00D04D18"/>
    <w:rsid w:val="00D04E03"/>
    <w:rsid w:val="00D04F64"/>
    <w:rsid w:val="00D04F9A"/>
    <w:rsid w:val="00D05197"/>
    <w:rsid w:val="00D052C5"/>
    <w:rsid w:val="00D055CE"/>
    <w:rsid w:val="00D055EE"/>
    <w:rsid w:val="00D057A0"/>
    <w:rsid w:val="00D05F95"/>
    <w:rsid w:val="00D05FC3"/>
    <w:rsid w:val="00D060DA"/>
    <w:rsid w:val="00D06268"/>
    <w:rsid w:val="00D06315"/>
    <w:rsid w:val="00D06457"/>
    <w:rsid w:val="00D06531"/>
    <w:rsid w:val="00D0692A"/>
    <w:rsid w:val="00D06FA3"/>
    <w:rsid w:val="00D070A4"/>
    <w:rsid w:val="00D07109"/>
    <w:rsid w:val="00D0718A"/>
    <w:rsid w:val="00D07658"/>
    <w:rsid w:val="00D077E3"/>
    <w:rsid w:val="00D07825"/>
    <w:rsid w:val="00D07935"/>
    <w:rsid w:val="00D07A4D"/>
    <w:rsid w:val="00D07E30"/>
    <w:rsid w:val="00D10241"/>
    <w:rsid w:val="00D1026F"/>
    <w:rsid w:val="00D10719"/>
    <w:rsid w:val="00D10C0F"/>
    <w:rsid w:val="00D10CA9"/>
    <w:rsid w:val="00D10F49"/>
    <w:rsid w:val="00D11047"/>
    <w:rsid w:val="00D11282"/>
    <w:rsid w:val="00D11EC9"/>
    <w:rsid w:val="00D12884"/>
    <w:rsid w:val="00D12C2D"/>
    <w:rsid w:val="00D12EAC"/>
    <w:rsid w:val="00D1321E"/>
    <w:rsid w:val="00D136D2"/>
    <w:rsid w:val="00D137D8"/>
    <w:rsid w:val="00D138A1"/>
    <w:rsid w:val="00D139D4"/>
    <w:rsid w:val="00D13B1D"/>
    <w:rsid w:val="00D13F06"/>
    <w:rsid w:val="00D141D7"/>
    <w:rsid w:val="00D143F9"/>
    <w:rsid w:val="00D14639"/>
    <w:rsid w:val="00D147BC"/>
    <w:rsid w:val="00D147F6"/>
    <w:rsid w:val="00D14F1D"/>
    <w:rsid w:val="00D1506F"/>
    <w:rsid w:val="00D152C9"/>
    <w:rsid w:val="00D154FB"/>
    <w:rsid w:val="00D156F5"/>
    <w:rsid w:val="00D1575F"/>
    <w:rsid w:val="00D15B3F"/>
    <w:rsid w:val="00D15B47"/>
    <w:rsid w:val="00D15B99"/>
    <w:rsid w:val="00D161B5"/>
    <w:rsid w:val="00D1624A"/>
    <w:rsid w:val="00D16275"/>
    <w:rsid w:val="00D162B9"/>
    <w:rsid w:val="00D164B7"/>
    <w:rsid w:val="00D16AE4"/>
    <w:rsid w:val="00D16E39"/>
    <w:rsid w:val="00D1713F"/>
    <w:rsid w:val="00D17327"/>
    <w:rsid w:val="00D17416"/>
    <w:rsid w:val="00D1756E"/>
    <w:rsid w:val="00D175A4"/>
    <w:rsid w:val="00D17659"/>
    <w:rsid w:val="00D1771F"/>
    <w:rsid w:val="00D1790E"/>
    <w:rsid w:val="00D17C2B"/>
    <w:rsid w:val="00D17CF0"/>
    <w:rsid w:val="00D200E3"/>
    <w:rsid w:val="00D2033F"/>
    <w:rsid w:val="00D2035C"/>
    <w:rsid w:val="00D205F6"/>
    <w:rsid w:val="00D206C8"/>
    <w:rsid w:val="00D20951"/>
    <w:rsid w:val="00D20B1A"/>
    <w:rsid w:val="00D20F68"/>
    <w:rsid w:val="00D214C9"/>
    <w:rsid w:val="00D217B8"/>
    <w:rsid w:val="00D21A38"/>
    <w:rsid w:val="00D21D21"/>
    <w:rsid w:val="00D21ED7"/>
    <w:rsid w:val="00D21F0B"/>
    <w:rsid w:val="00D22161"/>
    <w:rsid w:val="00D221E5"/>
    <w:rsid w:val="00D22B7C"/>
    <w:rsid w:val="00D230C2"/>
    <w:rsid w:val="00D23546"/>
    <w:rsid w:val="00D23558"/>
    <w:rsid w:val="00D23A64"/>
    <w:rsid w:val="00D23B8C"/>
    <w:rsid w:val="00D23BCE"/>
    <w:rsid w:val="00D23FFE"/>
    <w:rsid w:val="00D2424E"/>
    <w:rsid w:val="00D242B4"/>
    <w:rsid w:val="00D24788"/>
    <w:rsid w:val="00D24B13"/>
    <w:rsid w:val="00D24C40"/>
    <w:rsid w:val="00D24D11"/>
    <w:rsid w:val="00D24E23"/>
    <w:rsid w:val="00D25118"/>
    <w:rsid w:val="00D255DB"/>
    <w:rsid w:val="00D25A98"/>
    <w:rsid w:val="00D25C80"/>
    <w:rsid w:val="00D26694"/>
    <w:rsid w:val="00D2672F"/>
    <w:rsid w:val="00D269A8"/>
    <w:rsid w:val="00D26CBA"/>
    <w:rsid w:val="00D26D42"/>
    <w:rsid w:val="00D26D8F"/>
    <w:rsid w:val="00D26E45"/>
    <w:rsid w:val="00D27145"/>
    <w:rsid w:val="00D27193"/>
    <w:rsid w:val="00D27D2B"/>
    <w:rsid w:val="00D27DF1"/>
    <w:rsid w:val="00D3021E"/>
    <w:rsid w:val="00D3063E"/>
    <w:rsid w:val="00D30DCE"/>
    <w:rsid w:val="00D30DDB"/>
    <w:rsid w:val="00D310CB"/>
    <w:rsid w:val="00D310EA"/>
    <w:rsid w:val="00D311ED"/>
    <w:rsid w:val="00D312DD"/>
    <w:rsid w:val="00D3171F"/>
    <w:rsid w:val="00D31C15"/>
    <w:rsid w:val="00D31C3E"/>
    <w:rsid w:val="00D31E6E"/>
    <w:rsid w:val="00D32102"/>
    <w:rsid w:val="00D32223"/>
    <w:rsid w:val="00D32474"/>
    <w:rsid w:val="00D3248B"/>
    <w:rsid w:val="00D3268F"/>
    <w:rsid w:val="00D326BE"/>
    <w:rsid w:val="00D328ED"/>
    <w:rsid w:val="00D32A2C"/>
    <w:rsid w:val="00D32B54"/>
    <w:rsid w:val="00D337A1"/>
    <w:rsid w:val="00D338C8"/>
    <w:rsid w:val="00D33A59"/>
    <w:rsid w:val="00D33AC3"/>
    <w:rsid w:val="00D33C73"/>
    <w:rsid w:val="00D33D7D"/>
    <w:rsid w:val="00D34249"/>
    <w:rsid w:val="00D342E7"/>
    <w:rsid w:val="00D34356"/>
    <w:rsid w:val="00D3492F"/>
    <w:rsid w:val="00D34979"/>
    <w:rsid w:val="00D349EB"/>
    <w:rsid w:val="00D350C8"/>
    <w:rsid w:val="00D351B9"/>
    <w:rsid w:val="00D3527A"/>
    <w:rsid w:val="00D352E2"/>
    <w:rsid w:val="00D35569"/>
    <w:rsid w:val="00D35619"/>
    <w:rsid w:val="00D356DE"/>
    <w:rsid w:val="00D35865"/>
    <w:rsid w:val="00D35A1E"/>
    <w:rsid w:val="00D35D73"/>
    <w:rsid w:val="00D35E41"/>
    <w:rsid w:val="00D35F36"/>
    <w:rsid w:val="00D36088"/>
    <w:rsid w:val="00D3608A"/>
    <w:rsid w:val="00D364F4"/>
    <w:rsid w:val="00D36766"/>
    <w:rsid w:val="00D36805"/>
    <w:rsid w:val="00D36944"/>
    <w:rsid w:val="00D3694D"/>
    <w:rsid w:val="00D36962"/>
    <w:rsid w:val="00D369A4"/>
    <w:rsid w:val="00D36BB5"/>
    <w:rsid w:val="00D36F19"/>
    <w:rsid w:val="00D37185"/>
    <w:rsid w:val="00D37546"/>
    <w:rsid w:val="00D37BF9"/>
    <w:rsid w:val="00D37E41"/>
    <w:rsid w:val="00D4013E"/>
    <w:rsid w:val="00D403CC"/>
    <w:rsid w:val="00D403E2"/>
    <w:rsid w:val="00D40517"/>
    <w:rsid w:val="00D4081F"/>
    <w:rsid w:val="00D40ABC"/>
    <w:rsid w:val="00D416F5"/>
    <w:rsid w:val="00D417F6"/>
    <w:rsid w:val="00D41BA5"/>
    <w:rsid w:val="00D41DB1"/>
    <w:rsid w:val="00D423AF"/>
    <w:rsid w:val="00D42504"/>
    <w:rsid w:val="00D42BED"/>
    <w:rsid w:val="00D42D4E"/>
    <w:rsid w:val="00D42E67"/>
    <w:rsid w:val="00D4306F"/>
    <w:rsid w:val="00D439EC"/>
    <w:rsid w:val="00D43B4C"/>
    <w:rsid w:val="00D43DBB"/>
    <w:rsid w:val="00D43F50"/>
    <w:rsid w:val="00D440EA"/>
    <w:rsid w:val="00D4483A"/>
    <w:rsid w:val="00D44C56"/>
    <w:rsid w:val="00D44DC3"/>
    <w:rsid w:val="00D4534B"/>
    <w:rsid w:val="00D454EC"/>
    <w:rsid w:val="00D457F1"/>
    <w:rsid w:val="00D45859"/>
    <w:rsid w:val="00D458C8"/>
    <w:rsid w:val="00D45990"/>
    <w:rsid w:val="00D45C6E"/>
    <w:rsid w:val="00D45D2D"/>
    <w:rsid w:val="00D46018"/>
    <w:rsid w:val="00D461A1"/>
    <w:rsid w:val="00D4647B"/>
    <w:rsid w:val="00D4650B"/>
    <w:rsid w:val="00D4697B"/>
    <w:rsid w:val="00D46997"/>
    <w:rsid w:val="00D46A55"/>
    <w:rsid w:val="00D46E70"/>
    <w:rsid w:val="00D46F1F"/>
    <w:rsid w:val="00D46FF7"/>
    <w:rsid w:val="00D47063"/>
    <w:rsid w:val="00D470F0"/>
    <w:rsid w:val="00D4719B"/>
    <w:rsid w:val="00D4755D"/>
    <w:rsid w:val="00D47B31"/>
    <w:rsid w:val="00D500FE"/>
    <w:rsid w:val="00D50289"/>
    <w:rsid w:val="00D502BD"/>
    <w:rsid w:val="00D503DC"/>
    <w:rsid w:val="00D50515"/>
    <w:rsid w:val="00D5052D"/>
    <w:rsid w:val="00D50556"/>
    <w:rsid w:val="00D50604"/>
    <w:rsid w:val="00D50609"/>
    <w:rsid w:val="00D50704"/>
    <w:rsid w:val="00D507A6"/>
    <w:rsid w:val="00D50911"/>
    <w:rsid w:val="00D5100A"/>
    <w:rsid w:val="00D51340"/>
    <w:rsid w:val="00D51361"/>
    <w:rsid w:val="00D517D4"/>
    <w:rsid w:val="00D51C7A"/>
    <w:rsid w:val="00D51CAD"/>
    <w:rsid w:val="00D5203E"/>
    <w:rsid w:val="00D520CA"/>
    <w:rsid w:val="00D52268"/>
    <w:rsid w:val="00D5256B"/>
    <w:rsid w:val="00D5283A"/>
    <w:rsid w:val="00D52B4E"/>
    <w:rsid w:val="00D52D90"/>
    <w:rsid w:val="00D531BA"/>
    <w:rsid w:val="00D533B9"/>
    <w:rsid w:val="00D534F4"/>
    <w:rsid w:val="00D53514"/>
    <w:rsid w:val="00D5351C"/>
    <w:rsid w:val="00D53D57"/>
    <w:rsid w:val="00D53EBB"/>
    <w:rsid w:val="00D54627"/>
    <w:rsid w:val="00D54C7A"/>
    <w:rsid w:val="00D55054"/>
    <w:rsid w:val="00D55816"/>
    <w:rsid w:val="00D55CF8"/>
    <w:rsid w:val="00D55D75"/>
    <w:rsid w:val="00D561A9"/>
    <w:rsid w:val="00D56765"/>
    <w:rsid w:val="00D56BCF"/>
    <w:rsid w:val="00D56C44"/>
    <w:rsid w:val="00D56E48"/>
    <w:rsid w:val="00D572F5"/>
    <w:rsid w:val="00D573E7"/>
    <w:rsid w:val="00D57A3A"/>
    <w:rsid w:val="00D57D72"/>
    <w:rsid w:val="00D57DF3"/>
    <w:rsid w:val="00D57E18"/>
    <w:rsid w:val="00D57E62"/>
    <w:rsid w:val="00D5869A"/>
    <w:rsid w:val="00D6064D"/>
    <w:rsid w:val="00D60AB2"/>
    <w:rsid w:val="00D60F4A"/>
    <w:rsid w:val="00D611BF"/>
    <w:rsid w:val="00D6121C"/>
    <w:rsid w:val="00D61497"/>
    <w:rsid w:val="00D61993"/>
    <w:rsid w:val="00D61AD7"/>
    <w:rsid w:val="00D61C5F"/>
    <w:rsid w:val="00D61F54"/>
    <w:rsid w:val="00D62606"/>
    <w:rsid w:val="00D62628"/>
    <w:rsid w:val="00D627B4"/>
    <w:rsid w:val="00D62C78"/>
    <w:rsid w:val="00D630C8"/>
    <w:rsid w:val="00D635C0"/>
    <w:rsid w:val="00D63A23"/>
    <w:rsid w:val="00D63A64"/>
    <w:rsid w:val="00D63B06"/>
    <w:rsid w:val="00D63B57"/>
    <w:rsid w:val="00D64071"/>
    <w:rsid w:val="00D64125"/>
    <w:rsid w:val="00D64154"/>
    <w:rsid w:val="00D6427B"/>
    <w:rsid w:val="00D64648"/>
    <w:rsid w:val="00D64A8A"/>
    <w:rsid w:val="00D64AC7"/>
    <w:rsid w:val="00D64B88"/>
    <w:rsid w:val="00D64C99"/>
    <w:rsid w:val="00D64EDB"/>
    <w:rsid w:val="00D652E8"/>
    <w:rsid w:val="00D65985"/>
    <w:rsid w:val="00D65A97"/>
    <w:rsid w:val="00D65DB8"/>
    <w:rsid w:val="00D65DC7"/>
    <w:rsid w:val="00D65E3C"/>
    <w:rsid w:val="00D661EE"/>
    <w:rsid w:val="00D66350"/>
    <w:rsid w:val="00D6648A"/>
    <w:rsid w:val="00D66617"/>
    <w:rsid w:val="00D6665C"/>
    <w:rsid w:val="00D6666A"/>
    <w:rsid w:val="00D66B1F"/>
    <w:rsid w:val="00D66C49"/>
    <w:rsid w:val="00D671C0"/>
    <w:rsid w:val="00D67264"/>
    <w:rsid w:val="00D676B9"/>
    <w:rsid w:val="00D67742"/>
    <w:rsid w:val="00D678FA"/>
    <w:rsid w:val="00D67A8E"/>
    <w:rsid w:val="00D67C7D"/>
    <w:rsid w:val="00D70096"/>
    <w:rsid w:val="00D7098E"/>
    <w:rsid w:val="00D70B0D"/>
    <w:rsid w:val="00D70E52"/>
    <w:rsid w:val="00D70ECF"/>
    <w:rsid w:val="00D70FA6"/>
    <w:rsid w:val="00D71096"/>
    <w:rsid w:val="00D71199"/>
    <w:rsid w:val="00D71360"/>
    <w:rsid w:val="00D714D4"/>
    <w:rsid w:val="00D71530"/>
    <w:rsid w:val="00D717CD"/>
    <w:rsid w:val="00D71E18"/>
    <w:rsid w:val="00D71F52"/>
    <w:rsid w:val="00D71F76"/>
    <w:rsid w:val="00D7206C"/>
    <w:rsid w:val="00D72073"/>
    <w:rsid w:val="00D722E4"/>
    <w:rsid w:val="00D723D8"/>
    <w:rsid w:val="00D72401"/>
    <w:rsid w:val="00D72715"/>
    <w:rsid w:val="00D72825"/>
    <w:rsid w:val="00D728C4"/>
    <w:rsid w:val="00D729F0"/>
    <w:rsid w:val="00D72B5F"/>
    <w:rsid w:val="00D72CAF"/>
    <w:rsid w:val="00D72EEE"/>
    <w:rsid w:val="00D72FAA"/>
    <w:rsid w:val="00D73013"/>
    <w:rsid w:val="00D7325A"/>
    <w:rsid w:val="00D7349D"/>
    <w:rsid w:val="00D73720"/>
    <w:rsid w:val="00D73812"/>
    <w:rsid w:val="00D73A20"/>
    <w:rsid w:val="00D73C5E"/>
    <w:rsid w:val="00D7416C"/>
    <w:rsid w:val="00D74708"/>
    <w:rsid w:val="00D74B25"/>
    <w:rsid w:val="00D74B4B"/>
    <w:rsid w:val="00D74E40"/>
    <w:rsid w:val="00D75252"/>
    <w:rsid w:val="00D753CC"/>
    <w:rsid w:val="00D75668"/>
    <w:rsid w:val="00D7566B"/>
    <w:rsid w:val="00D757B8"/>
    <w:rsid w:val="00D75D7E"/>
    <w:rsid w:val="00D75E49"/>
    <w:rsid w:val="00D75FBE"/>
    <w:rsid w:val="00D761B2"/>
    <w:rsid w:val="00D76217"/>
    <w:rsid w:val="00D76272"/>
    <w:rsid w:val="00D764AF"/>
    <w:rsid w:val="00D76548"/>
    <w:rsid w:val="00D7666B"/>
    <w:rsid w:val="00D767CA"/>
    <w:rsid w:val="00D76C35"/>
    <w:rsid w:val="00D76C8A"/>
    <w:rsid w:val="00D76C9E"/>
    <w:rsid w:val="00D77101"/>
    <w:rsid w:val="00D771BB"/>
    <w:rsid w:val="00D77750"/>
    <w:rsid w:val="00D7787E"/>
    <w:rsid w:val="00D778F5"/>
    <w:rsid w:val="00D77979"/>
    <w:rsid w:val="00D77A1A"/>
    <w:rsid w:val="00D77AF0"/>
    <w:rsid w:val="00D77D17"/>
    <w:rsid w:val="00D77E78"/>
    <w:rsid w:val="00D8002B"/>
    <w:rsid w:val="00D803E4"/>
    <w:rsid w:val="00D80431"/>
    <w:rsid w:val="00D80932"/>
    <w:rsid w:val="00D80A84"/>
    <w:rsid w:val="00D80B57"/>
    <w:rsid w:val="00D80C9F"/>
    <w:rsid w:val="00D80D21"/>
    <w:rsid w:val="00D80D4F"/>
    <w:rsid w:val="00D80EB5"/>
    <w:rsid w:val="00D8122B"/>
    <w:rsid w:val="00D81234"/>
    <w:rsid w:val="00D81624"/>
    <w:rsid w:val="00D81B6C"/>
    <w:rsid w:val="00D81C53"/>
    <w:rsid w:val="00D81DA0"/>
    <w:rsid w:val="00D81EC7"/>
    <w:rsid w:val="00D820A4"/>
    <w:rsid w:val="00D8237D"/>
    <w:rsid w:val="00D8288A"/>
    <w:rsid w:val="00D82AAE"/>
    <w:rsid w:val="00D82C86"/>
    <w:rsid w:val="00D83025"/>
    <w:rsid w:val="00D83063"/>
    <w:rsid w:val="00D835ED"/>
    <w:rsid w:val="00D83736"/>
    <w:rsid w:val="00D83BD3"/>
    <w:rsid w:val="00D83BED"/>
    <w:rsid w:val="00D83E24"/>
    <w:rsid w:val="00D83F88"/>
    <w:rsid w:val="00D84049"/>
    <w:rsid w:val="00D8409D"/>
    <w:rsid w:val="00D84622"/>
    <w:rsid w:val="00D84700"/>
    <w:rsid w:val="00D84A1F"/>
    <w:rsid w:val="00D84FA5"/>
    <w:rsid w:val="00D8520F"/>
    <w:rsid w:val="00D85C98"/>
    <w:rsid w:val="00D8612D"/>
    <w:rsid w:val="00D86429"/>
    <w:rsid w:val="00D8678D"/>
    <w:rsid w:val="00D86D98"/>
    <w:rsid w:val="00D86EFA"/>
    <w:rsid w:val="00D872A1"/>
    <w:rsid w:val="00D87723"/>
    <w:rsid w:val="00D8779E"/>
    <w:rsid w:val="00D87840"/>
    <w:rsid w:val="00D87B17"/>
    <w:rsid w:val="00D87DAF"/>
    <w:rsid w:val="00D87FA2"/>
    <w:rsid w:val="00D902E4"/>
    <w:rsid w:val="00D90818"/>
    <w:rsid w:val="00D911A7"/>
    <w:rsid w:val="00D912DF"/>
    <w:rsid w:val="00D91399"/>
    <w:rsid w:val="00D91400"/>
    <w:rsid w:val="00D91462"/>
    <w:rsid w:val="00D915BA"/>
    <w:rsid w:val="00D915DE"/>
    <w:rsid w:val="00D916B4"/>
    <w:rsid w:val="00D91898"/>
    <w:rsid w:val="00D91CAF"/>
    <w:rsid w:val="00D91D08"/>
    <w:rsid w:val="00D91DE1"/>
    <w:rsid w:val="00D92069"/>
    <w:rsid w:val="00D9214A"/>
    <w:rsid w:val="00D9233F"/>
    <w:rsid w:val="00D92661"/>
    <w:rsid w:val="00D92AE7"/>
    <w:rsid w:val="00D92D3F"/>
    <w:rsid w:val="00D92F60"/>
    <w:rsid w:val="00D93456"/>
    <w:rsid w:val="00D93514"/>
    <w:rsid w:val="00D936F4"/>
    <w:rsid w:val="00D93730"/>
    <w:rsid w:val="00D9375C"/>
    <w:rsid w:val="00D93807"/>
    <w:rsid w:val="00D938FF"/>
    <w:rsid w:val="00D93B80"/>
    <w:rsid w:val="00D93CE7"/>
    <w:rsid w:val="00D93E08"/>
    <w:rsid w:val="00D93FB4"/>
    <w:rsid w:val="00D94211"/>
    <w:rsid w:val="00D94260"/>
    <w:rsid w:val="00D94303"/>
    <w:rsid w:val="00D9435A"/>
    <w:rsid w:val="00D94AB4"/>
    <w:rsid w:val="00D94CFE"/>
    <w:rsid w:val="00D94D0A"/>
    <w:rsid w:val="00D9518C"/>
    <w:rsid w:val="00D951B6"/>
    <w:rsid w:val="00D953B7"/>
    <w:rsid w:val="00D953E3"/>
    <w:rsid w:val="00D955F5"/>
    <w:rsid w:val="00D959E3"/>
    <w:rsid w:val="00D95A3B"/>
    <w:rsid w:val="00D961E6"/>
    <w:rsid w:val="00D9626F"/>
    <w:rsid w:val="00D967DF"/>
    <w:rsid w:val="00D96B52"/>
    <w:rsid w:val="00D96DA5"/>
    <w:rsid w:val="00D96E5D"/>
    <w:rsid w:val="00D96F70"/>
    <w:rsid w:val="00D96F82"/>
    <w:rsid w:val="00D970E9"/>
    <w:rsid w:val="00D973A9"/>
    <w:rsid w:val="00D97464"/>
    <w:rsid w:val="00D975AE"/>
    <w:rsid w:val="00D97B39"/>
    <w:rsid w:val="00D97B42"/>
    <w:rsid w:val="00DA01E8"/>
    <w:rsid w:val="00DA0487"/>
    <w:rsid w:val="00DA057D"/>
    <w:rsid w:val="00DA09A6"/>
    <w:rsid w:val="00DA0D8D"/>
    <w:rsid w:val="00DA0EF2"/>
    <w:rsid w:val="00DA1A4C"/>
    <w:rsid w:val="00DA1CDD"/>
    <w:rsid w:val="00DA2447"/>
    <w:rsid w:val="00DA26D2"/>
    <w:rsid w:val="00DA2899"/>
    <w:rsid w:val="00DA2936"/>
    <w:rsid w:val="00DA2993"/>
    <w:rsid w:val="00DA2A48"/>
    <w:rsid w:val="00DA2ACE"/>
    <w:rsid w:val="00DA2D97"/>
    <w:rsid w:val="00DA344D"/>
    <w:rsid w:val="00DA37F4"/>
    <w:rsid w:val="00DA3A62"/>
    <w:rsid w:val="00DA3A9A"/>
    <w:rsid w:val="00DA3E64"/>
    <w:rsid w:val="00DA3F7D"/>
    <w:rsid w:val="00DA3FE7"/>
    <w:rsid w:val="00DA4549"/>
    <w:rsid w:val="00DA4713"/>
    <w:rsid w:val="00DA472B"/>
    <w:rsid w:val="00DA478A"/>
    <w:rsid w:val="00DA47E6"/>
    <w:rsid w:val="00DA5090"/>
    <w:rsid w:val="00DA5177"/>
    <w:rsid w:val="00DA58A7"/>
    <w:rsid w:val="00DA59A8"/>
    <w:rsid w:val="00DA5C74"/>
    <w:rsid w:val="00DA5CFC"/>
    <w:rsid w:val="00DA5D9C"/>
    <w:rsid w:val="00DA5E77"/>
    <w:rsid w:val="00DA621F"/>
    <w:rsid w:val="00DA65C1"/>
    <w:rsid w:val="00DA6739"/>
    <w:rsid w:val="00DA6808"/>
    <w:rsid w:val="00DA692F"/>
    <w:rsid w:val="00DA6F3F"/>
    <w:rsid w:val="00DA6FF5"/>
    <w:rsid w:val="00DA702A"/>
    <w:rsid w:val="00DA7409"/>
    <w:rsid w:val="00DA7DA4"/>
    <w:rsid w:val="00DB00BF"/>
    <w:rsid w:val="00DB0230"/>
    <w:rsid w:val="00DB031D"/>
    <w:rsid w:val="00DB04C4"/>
    <w:rsid w:val="00DB05D4"/>
    <w:rsid w:val="00DB0629"/>
    <w:rsid w:val="00DB0788"/>
    <w:rsid w:val="00DB0CE9"/>
    <w:rsid w:val="00DB0FE8"/>
    <w:rsid w:val="00DB102B"/>
    <w:rsid w:val="00DB1071"/>
    <w:rsid w:val="00DB11DA"/>
    <w:rsid w:val="00DB1280"/>
    <w:rsid w:val="00DB1289"/>
    <w:rsid w:val="00DB144B"/>
    <w:rsid w:val="00DB14FB"/>
    <w:rsid w:val="00DB166D"/>
    <w:rsid w:val="00DB16E8"/>
    <w:rsid w:val="00DB1932"/>
    <w:rsid w:val="00DB1EE1"/>
    <w:rsid w:val="00DB2363"/>
    <w:rsid w:val="00DB2801"/>
    <w:rsid w:val="00DB28EA"/>
    <w:rsid w:val="00DB2CF1"/>
    <w:rsid w:val="00DB2F0C"/>
    <w:rsid w:val="00DB2F8E"/>
    <w:rsid w:val="00DB322F"/>
    <w:rsid w:val="00DB3263"/>
    <w:rsid w:val="00DB32A8"/>
    <w:rsid w:val="00DB32E1"/>
    <w:rsid w:val="00DB33BF"/>
    <w:rsid w:val="00DB34A5"/>
    <w:rsid w:val="00DB37EE"/>
    <w:rsid w:val="00DB38F3"/>
    <w:rsid w:val="00DB3B3F"/>
    <w:rsid w:val="00DB426F"/>
    <w:rsid w:val="00DB4553"/>
    <w:rsid w:val="00DB4A44"/>
    <w:rsid w:val="00DB501D"/>
    <w:rsid w:val="00DB5BC6"/>
    <w:rsid w:val="00DB5D61"/>
    <w:rsid w:val="00DB5E8B"/>
    <w:rsid w:val="00DB5FD0"/>
    <w:rsid w:val="00DB6188"/>
    <w:rsid w:val="00DB632E"/>
    <w:rsid w:val="00DB6542"/>
    <w:rsid w:val="00DB6599"/>
    <w:rsid w:val="00DB6898"/>
    <w:rsid w:val="00DB68BC"/>
    <w:rsid w:val="00DB6A99"/>
    <w:rsid w:val="00DB7199"/>
    <w:rsid w:val="00DB72E9"/>
    <w:rsid w:val="00DB7527"/>
    <w:rsid w:val="00DB75C2"/>
    <w:rsid w:val="00DB7743"/>
    <w:rsid w:val="00DB7799"/>
    <w:rsid w:val="00DB79C2"/>
    <w:rsid w:val="00DB7B34"/>
    <w:rsid w:val="00DB7B45"/>
    <w:rsid w:val="00DB7B4A"/>
    <w:rsid w:val="00DB7C9E"/>
    <w:rsid w:val="00DB7E6C"/>
    <w:rsid w:val="00DC018E"/>
    <w:rsid w:val="00DC1144"/>
    <w:rsid w:val="00DC14C2"/>
    <w:rsid w:val="00DC16E6"/>
    <w:rsid w:val="00DC18AC"/>
    <w:rsid w:val="00DC1924"/>
    <w:rsid w:val="00DC1A6F"/>
    <w:rsid w:val="00DC1BB2"/>
    <w:rsid w:val="00DC1D51"/>
    <w:rsid w:val="00DC26A7"/>
    <w:rsid w:val="00DC2DC3"/>
    <w:rsid w:val="00DC308E"/>
    <w:rsid w:val="00DC3492"/>
    <w:rsid w:val="00DC3567"/>
    <w:rsid w:val="00DC39AC"/>
    <w:rsid w:val="00DC49C0"/>
    <w:rsid w:val="00DC4CBB"/>
    <w:rsid w:val="00DC4DD5"/>
    <w:rsid w:val="00DC4DFC"/>
    <w:rsid w:val="00DC4E19"/>
    <w:rsid w:val="00DC5B22"/>
    <w:rsid w:val="00DC5F3A"/>
    <w:rsid w:val="00DC6033"/>
    <w:rsid w:val="00DC6139"/>
    <w:rsid w:val="00DC67AE"/>
    <w:rsid w:val="00DC698C"/>
    <w:rsid w:val="00DC6BC0"/>
    <w:rsid w:val="00DC6EFB"/>
    <w:rsid w:val="00DC6F8F"/>
    <w:rsid w:val="00DC73BE"/>
    <w:rsid w:val="00DC76FD"/>
    <w:rsid w:val="00DC7769"/>
    <w:rsid w:val="00DC7E20"/>
    <w:rsid w:val="00DC7FD9"/>
    <w:rsid w:val="00DD050D"/>
    <w:rsid w:val="00DD05B1"/>
    <w:rsid w:val="00DD06CC"/>
    <w:rsid w:val="00DD0D6E"/>
    <w:rsid w:val="00DD11FA"/>
    <w:rsid w:val="00DD12EA"/>
    <w:rsid w:val="00DD14C5"/>
    <w:rsid w:val="00DD1762"/>
    <w:rsid w:val="00DD1B96"/>
    <w:rsid w:val="00DD1CDC"/>
    <w:rsid w:val="00DD1D4B"/>
    <w:rsid w:val="00DD1F39"/>
    <w:rsid w:val="00DD1F90"/>
    <w:rsid w:val="00DD272E"/>
    <w:rsid w:val="00DD28F9"/>
    <w:rsid w:val="00DD2907"/>
    <w:rsid w:val="00DD2944"/>
    <w:rsid w:val="00DD2F06"/>
    <w:rsid w:val="00DD3050"/>
    <w:rsid w:val="00DD3438"/>
    <w:rsid w:val="00DD35DA"/>
    <w:rsid w:val="00DD36E2"/>
    <w:rsid w:val="00DD3B21"/>
    <w:rsid w:val="00DD3B7F"/>
    <w:rsid w:val="00DD3C00"/>
    <w:rsid w:val="00DD3CF4"/>
    <w:rsid w:val="00DD3D08"/>
    <w:rsid w:val="00DD43E3"/>
    <w:rsid w:val="00DD4532"/>
    <w:rsid w:val="00DD4FA2"/>
    <w:rsid w:val="00DD50B1"/>
    <w:rsid w:val="00DD5167"/>
    <w:rsid w:val="00DD54FD"/>
    <w:rsid w:val="00DD5716"/>
    <w:rsid w:val="00DD5838"/>
    <w:rsid w:val="00DD5A9A"/>
    <w:rsid w:val="00DD5BAA"/>
    <w:rsid w:val="00DD5C6E"/>
    <w:rsid w:val="00DD5F6A"/>
    <w:rsid w:val="00DD6002"/>
    <w:rsid w:val="00DD6167"/>
    <w:rsid w:val="00DD6173"/>
    <w:rsid w:val="00DD62E8"/>
    <w:rsid w:val="00DD634B"/>
    <w:rsid w:val="00DD660D"/>
    <w:rsid w:val="00DD670C"/>
    <w:rsid w:val="00DD6889"/>
    <w:rsid w:val="00DD6A0E"/>
    <w:rsid w:val="00DD6B1E"/>
    <w:rsid w:val="00DD76A3"/>
    <w:rsid w:val="00DD7877"/>
    <w:rsid w:val="00DD7ADD"/>
    <w:rsid w:val="00DD7BE0"/>
    <w:rsid w:val="00DD7CB5"/>
    <w:rsid w:val="00DE00C2"/>
    <w:rsid w:val="00DE02E8"/>
    <w:rsid w:val="00DE031B"/>
    <w:rsid w:val="00DE033D"/>
    <w:rsid w:val="00DE068D"/>
    <w:rsid w:val="00DE0889"/>
    <w:rsid w:val="00DE0987"/>
    <w:rsid w:val="00DE0998"/>
    <w:rsid w:val="00DE0E23"/>
    <w:rsid w:val="00DE181D"/>
    <w:rsid w:val="00DE18B8"/>
    <w:rsid w:val="00DE1B42"/>
    <w:rsid w:val="00DE2193"/>
    <w:rsid w:val="00DE2338"/>
    <w:rsid w:val="00DE234B"/>
    <w:rsid w:val="00DE2B78"/>
    <w:rsid w:val="00DE2CD7"/>
    <w:rsid w:val="00DE2E35"/>
    <w:rsid w:val="00DE2F96"/>
    <w:rsid w:val="00DE30ED"/>
    <w:rsid w:val="00DE32B3"/>
    <w:rsid w:val="00DE33D4"/>
    <w:rsid w:val="00DE346B"/>
    <w:rsid w:val="00DE352B"/>
    <w:rsid w:val="00DE39B4"/>
    <w:rsid w:val="00DE39F4"/>
    <w:rsid w:val="00DE3A72"/>
    <w:rsid w:val="00DE3C2B"/>
    <w:rsid w:val="00DE3C6A"/>
    <w:rsid w:val="00DE3CCD"/>
    <w:rsid w:val="00DE44E7"/>
    <w:rsid w:val="00DE4936"/>
    <w:rsid w:val="00DE4953"/>
    <w:rsid w:val="00DE4C88"/>
    <w:rsid w:val="00DE517E"/>
    <w:rsid w:val="00DE52B8"/>
    <w:rsid w:val="00DE5875"/>
    <w:rsid w:val="00DE5ACE"/>
    <w:rsid w:val="00DE5FB1"/>
    <w:rsid w:val="00DE67E5"/>
    <w:rsid w:val="00DE6913"/>
    <w:rsid w:val="00DE6CEE"/>
    <w:rsid w:val="00DE6EDF"/>
    <w:rsid w:val="00DE6FEA"/>
    <w:rsid w:val="00DE70BB"/>
    <w:rsid w:val="00DE7B66"/>
    <w:rsid w:val="00DE7E4C"/>
    <w:rsid w:val="00DE7EEF"/>
    <w:rsid w:val="00DF03D0"/>
    <w:rsid w:val="00DF04A0"/>
    <w:rsid w:val="00DF0553"/>
    <w:rsid w:val="00DF0776"/>
    <w:rsid w:val="00DF0A3A"/>
    <w:rsid w:val="00DF1319"/>
    <w:rsid w:val="00DF13FD"/>
    <w:rsid w:val="00DF1AC0"/>
    <w:rsid w:val="00DF1BEF"/>
    <w:rsid w:val="00DF1FA6"/>
    <w:rsid w:val="00DF22F6"/>
    <w:rsid w:val="00DF236F"/>
    <w:rsid w:val="00DF2A29"/>
    <w:rsid w:val="00DF2C61"/>
    <w:rsid w:val="00DF2EFC"/>
    <w:rsid w:val="00DF35BB"/>
    <w:rsid w:val="00DF35EA"/>
    <w:rsid w:val="00DF3657"/>
    <w:rsid w:val="00DF393E"/>
    <w:rsid w:val="00DF3BF1"/>
    <w:rsid w:val="00DF3C95"/>
    <w:rsid w:val="00DF4D8C"/>
    <w:rsid w:val="00DF4DCB"/>
    <w:rsid w:val="00DF4DFF"/>
    <w:rsid w:val="00DF4F47"/>
    <w:rsid w:val="00DF51AA"/>
    <w:rsid w:val="00DF5E33"/>
    <w:rsid w:val="00DF5EB1"/>
    <w:rsid w:val="00DF5EB9"/>
    <w:rsid w:val="00DF5ECE"/>
    <w:rsid w:val="00DF5F7E"/>
    <w:rsid w:val="00DF61B3"/>
    <w:rsid w:val="00DF61F3"/>
    <w:rsid w:val="00DF62BF"/>
    <w:rsid w:val="00DF646B"/>
    <w:rsid w:val="00DF6520"/>
    <w:rsid w:val="00DF65EB"/>
    <w:rsid w:val="00DF66C1"/>
    <w:rsid w:val="00DF696D"/>
    <w:rsid w:val="00DF6A4A"/>
    <w:rsid w:val="00DF6C01"/>
    <w:rsid w:val="00DF6D19"/>
    <w:rsid w:val="00DF6D36"/>
    <w:rsid w:val="00DF6ED8"/>
    <w:rsid w:val="00DF70C1"/>
    <w:rsid w:val="00DF70D7"/>
    <w:rsid w:val="00DF7366"/>
    <w:rsid w:val="00DF7630"/>
    <w:rsid w:val="00DF76C7"/>
    <w:rsid w:val="00DF774F"/>
    <w:rsid w:val="00DF78DE"/>
    <w:rsid w:val="00DF7960"/>
    <w:rsid w:val="00DF7EB6"/>
    <w:rsid w:val="00E00098"/>
    <w:rsid w:val="00E0010C"/>
    <w:rsid w:val="00E001C3"/>
    <w:rsid w:val="00E003CF"/>
    <w:rsid w:val="00E00681"/>
    <w:rsid w:val="00E00A61"/>
    <w:rsid w:val="00E00D07"/>
    <w:rsid w:val="00E01031"/>
    <w:rsid w:val="00E0107A"/>
    <w:rsid w:val="00E01360"/>
    <w:rsid w:val="00E0197C"/>
    <w:rsid w:val="00E01AA2"/>
    <w:rsid w:val="00E02895"/>
    <w:rsid w:val="00E02D12"/>
    <w:rsid w:val="00E03092"/>
    <w:rsid w:val="00E03277"/>
    <w:rsid w:val="00E03B7C"/>
    <w:rsid w:val="00E03C94"/>
    <w:rsid w:val="00E043B3"/>
    <w:rsid w:val="00E04760"/>
    <w:rsid w:val="00E04A4B"/>
    <w:rsid w:val="00E04C9C"/>
    <w:rsid w:val="00E04FBA"/>
    <w:rsid w:val="00E0580C"/>
    <w:rsid w:val="00E0590E"/>
    <w:rsid w:val="00E05931"/>
    <w:rsid w:val="00E059D4"/>
    <w:rsid w:val="00E05C02"/>
    <w:rsid w:val="00E05F69"/>
    <w:rsid w:val="00E05F8B"/>
    <w:rsid w:val="00E06AAD"/>
    <w:rsid w:val="00E07885"/>
    <w:rsid w:val="00E07D5B"/>
    <w:rsid w:val="00E07E2C"/>
    <w:rsid w:val="00E1027A"/>
    <w:rsid w:val="00E103A8"/>
    <w:rsid w:val="00E10537"/>
    <w:rsid w:val="00E105C3"/>
    <w:rsid w:val="00E106D4"/>
    <w:rsid w:val="00E10B33"/>
    <w:rsid w:val="00E10FA8"/>
    <w:rsid w:val="00E1120A"/>
    <w:rsid w:val="00E112E1"/>
    <w:rsid w:val="00E11A32"/>
    <w:rsid w:val="00E11C4C"/>
    <w:rsid w:val="00E11CB0"/>
    <w:rsid w:val="00E121B8"/>
    <w:rsid w:val="00E122E4"/>
    <w:rsid w:val="00E12367"/>
    <w:rsid w:val="00E1258E"/>
    <w:rsid w:val="00E128BE"/>
    <w:rsid w:val="00E12AD7"/>
    <w:rsid w:val="00E12B6B"/>
    <w:rsid w:val="00E12FA0"/>
    <w:rsid w:val="00E13082"/>
    <w:rsid w:val="00E132F4"/>
    <w:rsid w:val="00E138E8"/>
    <w:rsid w:val="00E13995"/>
    <w:rsid w:val="00E139D7"/>
    <w:rsid w:val="00E1456B"/>
    <w:rsid w:val="00E145AC"/>
    <w:rsid w:val="00E14CE9"/>
    <w:rsid w:val="00E14DEF"/>
    <w:rsid w:val="00E15198"/>
    <w:rsid w:val="00E151D2"/>
    <w:rsid w:val="00E157E2"/>
    <w:rsid w:val="00E15905"/>
    <w:rsid w:val="00E15989"/>
    <w:rsid w:val="00E15BAB"/>
    <w:rsid w:val="00E16113"/>
    <w:rsid w:val="00E16286"/>
    <w:rsid w:val="00E16426"/>
    <w:rsid w:val="00E16909"/>
    <w:rsid w:val="00E16FC8"/>
    <w:rsid w:val="00E17656"/>
    <w:rsid w:val="00E178FB"/>
    <w:rsid w:val="00E17908"/>
    <w:rsid w:val="00E17D19"/>
    <w:rsid w:val="00E17E2D"/>
    <w:rsid w:val="00E17F2F"/>
    <w:rsid w:val="00E1905B"/>
    <w:rsid w:val="00E1CC9C"/>
    <w:rsid w:val="00E1E453"/>
    <w:rsid w:val="00E2004E"/>
    <w:rsid w:val="00E20242"/>
    <w:rsid w:val="00E203E0"/>
    <w:rsid w:val="00E2070C"/>
    <w:rsid w:val="00E2089A"/>
    <w:rsid w:val="00E20A46"/>
    <w:rsid w:val="00E20C0F"/>
    <w:rsid w:val="00E20C31"/>
    <w:rsid w:val="00E20F0B"/>
    <w:rsid w:val="00E210CC"/>
    <w:rsid w:val="00E213E2"/>
    <w:rsid w:val="00E21667"/>
    <w:rsid w:val="00E21C79"/>
    <w:rsid w:val="00E21D27"/>
    <w:rsid w:val="00E21DD1"/>
    <w:rsid w:val="00E21F0C"/>
    <w:rsid w:val="00E22003"/>
    <w:rsid w:val="00E223E4"/>
    <w:rsid w:val="00E2260E"/>
    <w:rsid w:val="00E22758"/>
    <w:rsid w:val="00E22872"/>
    <w:rsid w:val="00E229FC"/>
    <w:rsid w:val="00E22A07"/>
    <w:rsid w:val="00E22DBC"/>
    <w:rsid w:val="00E22FCE"/>
    <w:rsid w:val="00E23098"/>
    <w:rsid w:val="00E2347C"/>
    <w:rsid w:val="00E2360D"/>
    <w:rsid w:val="00E2382A"/>
    <w:rsid w:val="00E239C6"/>
    <w:rsid w:val="00E23A36"/>
    <w:rsid w:val="00E23B96"/>
    <w:rsid w:val="00E23CB4"/>
    <w:rsid w:val="00E2412B"/>
    <w:rsid w:val="00E242E3"/>
    <w:rsid w:val="00E24488"/>
    <w:rsid w:val="00E2455C"/>
    <w:rsid w:val="00E24716"/>
    <w:rsid w:val="00E2475F"/>
    <w:rsid w:val="00E2486E"/>
    <w:rsid w:val="00E24ACB"/>
    <w:rsid w:val="00E24BBA"/>
    <w:rsid w:val="00E24BFE"/>
    <w:rsid w:val="00E253C8"/>
    <w:rsid w:val="00E257B8"/>
    <w:rsid w:val="00E2590D"/>
    <w:rsid w:val="00E259A5"/>
    <w:rsid w:val="00E25B58"/>
    <w:rsid w:val="00E25B73"/>
    <w:rsid w:val="00E25E53"/>
    <w:rsid w:val="00E25EE5"/>
    <w:rsid w:val="00E2630C"/>
    <w:rsid w:val="00E264E6"/>
    <w:rsid w:val="00E266B6"/>
    <w:rsid w:val="00E26760"/>
    <w:rsid w:val="00E267C6"/>
    <w:rsid w:val="00E26937"/>
    <w:rsid w:val="00E26B0E"/>
    <w:rsid w:val="00E26F2F"/>
    <w:rsid w:val="00E2727B"/>
    <w:rsid w:val="00E272CD"/>
    <w:rsid w:val="00E274FF"/>
    <w:rsid w:val="00E279B2"/>
    <w:rsid w:val="00E27F05"/>
    <w:rsid w:val="00E30800"/>
    <w:rsid w:val="00E309A8"/>
    <w:rsid w:val="00E30BB3"/>
    <w:rsid w:val="00E30CCA"/>
    <w:rsid w:val="00E30CCD"/>
    <w:rsid w:val="00E30ED0"/>
    <w:rsid w:val="00E3116B"/>
    <w:rsid w:val="00E311A3"/>
    <w:rsid w:val="00E312EB"/>
    <w:rsid w:val="00E31E34"/>
    <w:rsid w:val="00E320DE"/>
    <w:rsid w:val="00E32350"/>
    <w:rsid w:val="00E32795"/>
    <w:rsid w:val="00E327E9"/>
    <w:rsid w:val="00E328C8"/>
    <w:rsid w:val="00E32AF0"/>
    <w:rsid w:val="00E3312C"/>
    <w:rsid w:val="00E3331B"/>
    <w:rsid w:val="00E3334E"/>
    <w:rsid w:val="00E3338C"/>
    <w:rsid w:val="00E33AEE"/>
    <w:rsid w:val="00E33F06"/>
    <w:rsid w:val="00E340CD"/>
    <w:rsid w:val="00E340E8"/>
    <w:rsid w:val="00E344EF"/>
    <w:rsid w:val="00E346FE"/>
    <w:rsid w:val="00E3480F"/>
    <w:rsid w:val="00E34BF8"/>
    <w:rsid w:val="00E34BFC"/>
    <w:rsid w:val="00E34DDC"/>
    <w:rsid w:val="00E35113"/>
    <w:rsid w:val="00E354AF"/>
    <w:rsid w:val="00E355F7"/>
    <w:rsid w:val="00E3568F"/>
    <w:rsid w:val="00E35852"/>
    <w:rsid w:val="00E35979"/>
    <w:rsid w:val="00E35AE3"/>
    <w:rsid w:val="00E35D3E"/>
    <w:rsid w:val="00E35DED"/>
    <w:rsid w:val="00E36670"/>
    <w:rsid w:val="00E367B8"/>
    <w:rsid w:val="00E36C3E"/>
    <w:rsid w:val="00E401C5"/>
    <w:rsid w:val="00E403A8"/>
    <w:rsid w:val="00E403B1"/>
    <w:rsid w:val="00E4047B"/>
    <w:rsid w:val="00E40739"/>
    <w:rsid w:val="00E40A62"/>
    <w:rsid w:val="00E40CBF"/>
    <w:rsid w:val="00E40D15"/>
    <w:rsid w:val="00E40FEA"/>
    <w:rsid w:val="00E413EF"/>
    <w:rsid w:val="00E416F1"/>
    <w:rsid w:val="00E41B21"/>
    <w:rsid w:val="00E41BDC"/>
    <w:rsid w:val="00E41D4F"/>
    <w:rsid w:val="00E421A9"/>
    <w:rsid w:val="00E42391"/>
    <w:rsid w:val="00E42486"/>
    <w:rsid w:val="00E424EE"/>
    <w:rsid w:val="00E424FF"/>
    <w:rsid w:val="00E42A4F"/>
    <w:rsid w:val="00E42E34"/>
    <w:rsid w:val="00E43011"/>
    <w:rsid w:val="00E43170"/>
    <w:rsid w:val="00E43528"/>
    <w:rsid w:val="00E435C2"/>
    <w:rsid w:val="00E437B9"/>
    <w:rsid w:val="00E43804"/>
    <w:rsid w:val="00E43807"/>
    <w:rsid w:val="00E43995"/>
    <w:rsid w:val="00E43FB9"/>
    <w:rsid w:val="00E44049"/>
    <w:rsid w:val="00E44270"/>
    <w:rsid w:val="00E447DD"/>
    <w:rsid w:val="00E44D46"/>
    <w:rsid w:val="00E44D5D"/>
    <w:rsid w:val="00E44EA1"/>
    <w:rsid w:val="00E45072"/>
    <w:rsid w:val="00E4509E"/>
    <w:rsid w:val="00E453BB"/>
    <w:rsid w:val="00E45651"/>
    <w:rsid w:val="00E45B56"/>
    <w:rsid w:val="00E45B69"/>
    <w:rsid w:val="00E45CE8"/>
    <w:rsid w:val="00E45D38"/>
    <w:rsid w:val="00E463D3"/>
    <w:rsid w:val="00E46448"/>
    <w:rsid w:val="00E46B87"/>
    <w:rsid w:val="00E46B8E"/>
    <w:rsid w:val="00E46C66"/>
    <w:rsid w:val="00E46F20"/>
    <w:rsid w:val="00E47221"/>
    <w:rsid w:val="00E476DC"/>
    <w:rsid w:val="00E47967"/>
    <w:rsid w:val="00E47C06"/>
    <w:rsid w:val="00E47EFB"/>
    <w:rsid w:val="00E49984"/>
    <w:rsid w:val="00E4DC98"/>
    <w:rsid w:val="00E500CC"/>
    <w:rsid w:val="00E5059F"/>
    <w:rsid w:val="00E50601"/>
    <w:rsid w:val="00E50602"/>
    <w:rsid w:val="00E507CD"/>
    <w:rsid w:val="00E50930"/>
    <w:rsid w:val="00E50B79"/>
    <w:rsid w:val="00E50D6A"/>
    <w:rsid w:val="00E50E68"/>
    <w:rsid w:val="00E51341"/>
    <w:rsid w:val="00E51618"/>
    <w:rsid w:val="00E516DD"/>
    <w:rsid w:val="00E517B2"/>
    <w:rsid w:val="00E51AE4"/>
    <w:rsid w:val="00E51C3D"/>
    <w:rsid w:val="00E51D1B"/>
    <w:rsid w:val="00E51EDF"/>
    <w:rsid w:val="00E525EA"/>
    <w:rsid w:val="00E5265E"/>
    <w:rsid w:val="00E52736"/>
    <w:rsid w:val="00E53273"/>
    <w:rsid w:val="00E537D3"/>
    <w:rsid w:val="00E53AE9"/>
    <w:rsid w:val="00E53B81"/>
    <w:rsid w:val="00E53BE1"/>
    <w:rsid w:val="00E53DBC"/>
    <w:rsid w:val="00E54017"/>
    <w:rsid w:val="00E540DC"/>
    <w:rsid w:val="00E54636"/>
    <w:rsid w:val="00E54691"/>
    <w:rsid w:val="00E546E0"/>
    <w:rsid w:val="00E5475D"/>
    <w:rsid w:val="00E54AB5"/>
    <w:rsid w:val="00E54B11"/>
    <w:rsid w:val="00E54EED"/>
    <w:rsid w:val="00E54F2A"/>
    <w:rsid w:val="00E550B3"/>
    <w:rsid w:val="00E552CB"/>
    <w:rsid w:val="00E552E1"/>
    <w:rsid w:val="00E552F4"/>
    <w:rsid w:val="00E556FC"/>
    <w:rsid w:val="00E55951"/>
    <w:rsid w:val="00E55C07"/>
    <w:rsid w:val="00E55D13"/>
    <w:rsid w:val="00E55D16"/>
    <w:rsid w:val="00E55EC6"/>
    <w:rsid w:val="00E564BA"/>
    <w:rsid w:val="00E564C3"/>
    <w:rsid w:val="00E564CD"/>
    <w:rsid w:val="00E568F4"/>
    <w:rsid w:val="00E56BCF"/>
    <w:rsid w:val="00E56C8C"/>
    <w:rsid w:val="00E56D0C"/>
    <w:rsid w:val="00E56DCB"/>
    <w:rsid w:val="00E571E9"/>
    <w:rsid w:val="00E5724E"/>
    <w:rsid w:val="00E5737D"/>
    <w:rsid w:val="00E573E1"/>
    <w:rsid w:val="00E57620"/>
    <w:rsid w:val="00E57877"/>
    <w:rsid w:val="00E57972"/>
    <w:rsid w:val="00E57A4D"/>
    <w:rsid w:val="00E57E99"/>
    <w:rsid w:val="00E6000E"/>
    <w:rsid w:val="00E6000F"/>
    <w:rsid w:val="00E6006A"/>
    <w:rsid w:val="00E603EF"/>
    <w:rsid w:val="00E6061A"/>
    <w:rsid w:val="00E60A9C"/>
    <w:rsid w:val="00E615AC"/>
    <w:rsid w:val="00E61621"/>
    <w:rsid w:val="00E6166A"/>
    <w:rsid w:val="00E61B7C"/>
    <w:rsid w:val="00E61F6A"/>
    <w:rsid w:val="00E6211F"/>
    <w:rsid w:val="00E62438"/>
    <w:rsid w:val="00E624A2"/>
    <w:rsid w:val="00E62634"/>
    <w:rsid w:val="00E62658"/>
    <w:rsid w:val="00E62ABF"/>
    <w:rsid w:val="00E62BE3"/>
    <w:rsid w:val="00E62D34"/>
    <w:rsid w:val="00E635AD"/>
    <w:rsid w:val="00E639D5"/>
    <w:rsid w:val="00E639DB"/>
    <w:rsid w:val="00E63C12"/>
    <w:rsid w:val="00E642DE"/>
    <w:rsid w:val="00E64995"/>
    <w:rsid w:val="00E64BC3"/>
    <w:rsid w:val="00E64CA6"/>
    <w:rsid w:val="00E65393"/>
    <w:rsid w:val="00E65481"/>
    <w:rsid w:val="00E65633"/>
    <w:rsid w:val="00E6576B"/>
    <w:rsid w:val="00E65D48"/>
    <w:rsid w:val="00E65D95"/>
    <w:rsid w:val="00E661CC"/>
    <w:rsid w:val="00E663A7"/>
    <w:rsid w:val="00E66600"/>
    <w:rsid w:val="00E66631"/>
    <w:rsid w:val="00E666C7"/>
    <w:rsid w:val="00E6776E"/>
    <w:rsid w:val="00E678D5"/>
    <w:rsid w:val="00E67982"/>
    <w:rsid w:val="00E67B9C"/>
    <w:rsid w:val="00E67C89"/>
    <w:rsid w:val="00E67DCD"/>
    <w:rsid w:val="00E67E5B"/>
    <w:rsid w:val="00E67EAC"/>
    <w:rsid w:val="00E7037A"/>
    <w:rsid w:val="00E70A96"/>
    <w:rsid w:val="00E70EF7"/>
    <w:rsid w:val="00E70FD7"/>
    <w:rsid w:val="00E7134B"/>
    <w:rsid w:val="00E71869"/>
    <w:rsid w:val="00E719D9"/>
    <w:rsid w:val="00E71A93"/>
    <w:rsid w:val="00E71D4E"/>
    <w:rsid w:val="00E71E08"/>
    <w:rsid w:val="00E71FB4"/>
    <w:rsid w:val="00E71FFF"/>
    <w:rsid w:val="00E720D1"/>
    <w:rsid w:val="00E725BE"/>
    <w:rsid w:val="00E727B9"/>
    <w:rsid w:val="00E72A46"/>
    <w:rsid w:val="00E72E57"/>
    <w:rsid w:val="00E733CB"/>
    <w:rsid w:val="00E734B5"/>
    <w:rsid w:val="00E73D53"/>
    <w:rsid w:val="00E73DA8"/>
    <w:rsid w:val="00E73DAF"/>
    <w:rsid w:val="00E7442D"/>
    <w:rsid w:val="00E74558"/>
    <w:rsid w:val="00E74802"/>
    <w:rsid w:val="00E74896"/>
    <w:rsid w:val="00E74BA5"/>
    <w:rsid w:val="00E74E1F"/>
    <w:rsid w:val="00E7512D"/>
    <w:rsid w:val="00E7516A"/>
    <w:rsid w:val="00E7517C"/>
    <w:rsid w:val="00E7525A"/>
    <w:rsid w:val="00E754E9"/>
    <w:rsid w:val="00E75534"/>
    <w:rsid w:val="00E757E3"/>
    <w:rsid w:val="00E759E4"/>
    <w:rsid w:val="00E7635A"/>
    <w:rsid w:val="00E763D1"/>
    <w:rsid w:val="00E76622"/>
    <w:rsid w:val="00E7697E"/>
    <w:rsid w:val="00E76B14"/>
    <w:rsid w:val="00E76CD1"/>
    <w:rsid w:val="00E7711A"/>
    <w:rsid w:val="00E772EE"/>
    <w:rsid w:val="00E77363"/>
    <w:rsid w:val="00E7741B"/>
    <w:rsid w:val="00E775A6"/>
    <w:rsid w:val="00E77E93"/>
    <w:rsid w:val="00E80145"/>
    <w:rsid w:val="00E80686"/>
    <w:rsid w:val="00E80808"/>
    <w:rsid w:val="00E809EC"/>
    <w:rsid w:val="00E80AF4"/>
    <w:rsid w:val="00E80EC6"/>
    <w:rsid w:val="00E81070"/>
    <w:rsid w:val="00E812D6"/>
    <w:rsid w:val="00E812E1"/>
    <w:rsid w:val="00E815B0"/>
    <w:rsid w:val="00E81644"/>
    <w:rsid w:val="00E816FC"/>
    <w:rsid w:val="00E8173F"/>
    <w:rsid w:val="00E817FA"/>
    <w:rsid w:val="00E81DAC"/>
    <w:rsid w:val="00E8213D"/>
    <w:rsid w:val="00E82399"/>
    <w:rsid w:val="00E827B5"/>
    <w:rsid w:val="00E829F9"/>
    <w:rsid w:val="00E82DEC"/>
    <w:rsid w:val="00E82F6D"/>
    <w:rsid w:val="00E8334C"/>
    <w:rsid w:val="00E834CD"/>
    <w:rsid w:val="00E83741"/>
    <w:rsid w:val="00E83804"/>
    <w:rsid w:val="00E83BF5"/>
    <w:rsid w:val="00E83D2F"/>
    <w:rsid w:val="00E83E44"/>
    <w:rsid w:val="00E845BF"/>
    <w:rsid w:val="00E84C1E"/>
    <w:rsid w:val="00E85048"/>
    <w:rsid w:val="00E858B3"/>
    <w:rsid w:val="00E859A2"/>
    <w:rsid w:val="00E85BCE"/>
    <w:rsid w:val="00E863BB"/>
    <w:rsid w:val="00E866E1"/>
    <w:rsid w:val="00E86948"/>
    <w:rsid w:val="00E86A21"/>
    <w:rsid w:val="00E86A53"/>
    <w:rsid w:val="00E86D6A"/>
    <w:rsid w:val="00E86F4C"/>
    <w:rsid w:val="00E86FC8"/>
    <w:rsid w:val="00E86FE1"/>
    <w:rsid w:val="00E87071"/>
    <w:rsid w:val="00E8719A"/>
    <w:rsid w:val="00E87AEF"/>
    <w:rsid w:val="00E9042A"/>
    <w:rsid w:val="00E905C1"/>
    <w:rsid w:val="00E90627"/>
    <w:rsid w:val="00E90802"/>
    <w:rsid w:val="00E90DCE"/>
    <w:rsid w:val="00E91007"/>
    <w:rsid w:val="00E91872"/>
    <w:rsid w:val="00E91A75"/>
    <w:rsid w:val="00E91AD2"/>
    <w:rsid w:val="00E91B70"/>
    <w:rsid w:val="00E91BBE"/>
    <w:rsid w:val="00E91C67"/>
    <w:rsid w:val="00E91E43"/>
    <w:rsid w:val="00E91F3D"/>
    <w:rsid w:val="00E92037"/>
    <w:rsid w:val="00E921B7"/>
    <w:rsid w:val="00E92438"/>
    <w:rsid w:val="00E9250D"/>
    <w:rsid w:val="00E928FF"/>
    <w:rsid w:val="00E92902"/>
    <w:rsid w:val="00E92D67"/>
    <w:rsid w:val="00E92E29"/>
    <w:rsid w:val="00E92E40"/>
    <w:rsid w:val="00E92F39"/>
    <w:rsid w:val="00E92F68"/>
    <w:rsid w:val="00E93253"/>
    <w:rsid w:val="00E9356E"/>
    <w:rsid w:val="00E93777"/>
    <w:rsid w:val="00E938D8"/>
    <w:rsid w:val="00E94010"/>
    <w:rsid w:val="00E94182"/>
    <w:rsid w:val="00E942AF"/>
    <w:rsid w:val="00E94707"/>
    <w:rsid w:val="00E9477C"/>
    <w:rsid w:val="00E9498D"/>
    <w:rsid w:val="00E949C1"/>
    <w:rsid w:val="00E949CF"/>
    <w:rsid w:val="00E94C95"/>
    <w:rsid w:val="00E94D46"/>
    <w:rsid w:val="00E94DE4"/>
    <w:rsid w:val="00E95264"/>
    <w:rsid w:val="00E9527D"/>
    <w:rsid w:val="00E954C6"/>
    <w:rsid w:val="00E95D2F"/>
    <w:rsid w:val="00E9618D"/>
    <w:rsid w:val="00E961A7"/>
    <w:rsid w:val="00E96217"/>
    <w:rsid w:val="00E966F3"/>
    <w:rsid w:val="00E96B78"/>
    <w:rsid w:val="00E970DA"/>
    <w:rsid w:val="00E97217"/>
    <w:rsid w:val="00E975BF"/>
    <w:rsid w:val="00E97BB5"/>
    <w:rsid w:val="00E97C90"/>
    <w:rsid w:val="00EA009B"/>
    <w:rsid w:val="00EA051D"/>
    <w:rsid w:val="00EA0B77"/>
    <w:rsid w:val="00EA1338"/>
    <w:rsid w:val="00EA145D"/>
    <w:rsid w:val="00EA1584"/>
    <w:rsid w:val="00EA178C"/>
    <w:rsid w:val="00EA189D"/>
    <w:rsid w:val="00EA1A43"/>
    <w:rsid w:val="00EA1DD1"/>
    <w:rsid w:val="00EA1E07"/>
    <w:rsid w:val="00EA2029"/>
    <w:rsid w:val="00EA20A9"/>
    <w:rsid w:val="00EA220F"/>
    <w:rsid w:val="00EA23C7"/>
    <w:rsid w:val="00EA2492"/>
    <w:rsid w:val="00EA251F"/>
    <w:rsid w:val="00EA275C"/>
    <w:rsid w:val="00EA281D"/>
    <w:rsid w:val="00EA297F"/>
    <w:rsid w:val="00EA29F5"/>
    <w:rsid w:val="00EA2C0D"/>
    <w:rsid w:val="00EA323F"/>
    <w:rsid w:val="00EA3262"/>
    <w:rsid w:val="00EA3497"/>
    <w:rsid w:val="00EA3AA2"/>
    <w:rsid w:val="00EA3CE2"/>
    <w:rsid w:val="00EA3F86"/>
    <w:rsid w:val="00EA4B11"/>
    <w:rsid w:val="00EA4C7A"/>
    <w:rsid w:val="00EA4F7F"/>
    <w:rsid w:val="00EA542E"/>
    <w:rsid w:val="00EA5577"/>
    <w:rsid w:val="00EA55BD"/>
    <w:rsid w:val="00EA58FC"/>
    <w:rsid w:val="00EA5CF2"/>
    <w:rsid w:val="00EA5EE8"/>
    <w:rsid w:val="00EA64C2"/>
    <w:rsid w:val="00EA64F3"/>
    <w:rsid w:val="00EA67E1"/>
    <w:rsid w:val="00EA69F1"/>
    <w:rsid w:val="00EA6A0E"/>
    <w:rsid w:val="00EA6ABA"/>
    <w:rsid w:val="00EA6BD3"/>
    <w:rsid w:val="00EA6BEE"/>
    <w:rsid w:val="00EA6F83"/>
    <w:rsid w:val="00EA73D5"/>
    <w:rsid w:val="00EA75B9"/>
    <w:rsid w:val="00EA7BA0"/>
    <w:rsid w:val="00EB00A3"/>
    <w:rsid w:val="00EB01F6"/>
    <w:rsid w:val="00EB03E3"/>
    <w:rsid w:val="00EB0561"/>
    <w:rsid w:val="00EB08E2"/>
    <w:rsid w:val="00EB0C0D"/>
    <w:rsid w:val="00EB0CD9"/>
    <w:rsid w:val="00EB0F12"/>
    <w:rsid w:val="00EB134D"/>
    <w:rsid w:val="00EB16B9"/>
    <w:rsid w:val="00EB1765"/>
    <w:rsid w:val="00EB19F2"/>
    <w:rsid w:val="00EB1AAF"/>
    <w:rsid w:val="00EB2133"/>
    <w:rsid w:val="00EB2192"/>
    <w:rsid w:val="00EB224C"/>
    <w:rsid w:val="00EB2274"/>
    <w:rsid w:val="00EB2297"/>
    <w:rsid w:val="00EB2DC6"/>
    <w:rsid w:val="00EB3478"/>
    <w:rsid w:val="00EB357A"/>
    <w:rsid w:val="00EB3649"/>
    <w:rsid w:val="00EB371D"/>
    <w:rsid w:val="00EB3A02"/>
    <w:rsid w:val="00EB3B55"/>
    <w:rsid w:val="00EB4111"/>
    <w:rsid w:val="00EB43FA"/>
    <w:rsid w:val="00EB4858"/>
    <w:rsid w:val="00EB4B15"/>
    <w:rsid w:val="00EB4B99"/>
    <w:rsid w:val="00EB5052"/>
    <w:rsid w:val="00EB5135"/>
    <w:rsid w:val="00EB51F6"/>
    <w:rsid w:val="00EB52AE"/>
    <w:rsid w:val="00EB5551"/>
    <w:rsid w:val="00EB57CB"/>
    <w:rsid w:val="00EB5CD1"/>
    <w:rsid w:val="00EB5E69"/>
    <w:rsid w:val="00EB5FCB"/>
    <w:rsid w:val="00EB5FEF"/>
    <w:rsid w:val="00EB606E"/>
    <w:rsid w:val="00EB6110"/>
    <w:rsid w:val="00EB61C1"/>
    <w:rsid w:val="00EB686A"/>
    <w:rsid w:val="00EB6EDA"/>
    <w:rsid w:val="00EB711C"/>
    <w:rsid w:val="00EB723E"/>
    <w:rsid w:val="00EB7934"/>
    <w:rsid w:val="00EB7A2F"/>
    <w:rsid w:val="00EC001E"/>
    <w:rsid w:val="00EC005C"/>
    <w:rsid w:val="00EC019E"/>
    <w:rsid w:val="00EC0897"/>
    <w:rsid w:val="00EC08AF"/>
    <w:rsid w:val="00EC0D7A"/>
    <w:rsid w:val="00EC0E0A"/>
    <w:rsid w:val="00EC117E"/>
    <w:rsid w:val="00EC11BC"/>
    <w:rsid w:val="00EC12C3"/>
    <w:rsid w:val="00EC1577"/>
    <w:rsid w:val="00EC1709"/>
    <w:rsid w:val="00EC1A7C"/>
    <w:rsid w:val="00EC1F19"/>
    <w:rsid w:val="00EC1FAE"/>
    <w:rsid w:val="00EC2142"/>
    <w:rsid w:val="00EC242A"/>
    <w:rsid w:val="00EC24D9"/>
    <w:rsid w:val="00EC2938"/>
    <w:rsid w:val="00EC2ABB"/>
    <w:rsid w:val="00EC2E9C"/>
    <w:rsid w:val="00EC3092"/>
    <w:rsid w:val="00EC3D75"/>
    <w:rsid w:val="00EC3F76"/>
    <w:rsid w:val="00EC48D7"/>
    <w:rsid w:val="00EC4C99"/>
    <w:rsid w:val="00EC4CE6"/>
    <w:rsid w:val="00EC52F2"/>
    <w:rsid w:val="00EC5501"/>
    <w:rsid w:val="00EC56FC"/>
    <w:rsid w:val="00EC5731"/>
    <w:rsid w:val="00EC5839"/>
    <w:rsid w:val="00EC583F"/>
    <w:rsid w:val="00EC59AA"/>
    <w:rsid w:val="00EC5F63"/>
    <w:rsid w:val="00EC63CA"/>
    <w:rsid w:val="00EC63E0"/>
    <w:rsid w:val="00EC643B"/>
    <w:rsid w:val="00EC6677"/>
    <w:rsid w:val="00EC6B1E"/>
    <w:rsid w:val="00EC6C87"/>
    <w:rsid w:val="00EC704B"/>
    <w:rsid w:val="00EC7272"/>
    <w:rsid w:val="00EC7758"/>
    <w:rsid w:val="00EC7ACE"/>
    <w:rsid w:val="00EC7D91"/>
    <w:rsid w:val="00EC7E3E"/>
    <w:rsid w:val="00EC7F94"/>
    <w:rsid w:val="00ED01BE"/>
    <w:rsid w:val="00ED0394"/>
    <w:rsid w:val="00ED0599"/>
    <w:rsid w:val="00ED0784"/>
    <w:rsid w:val="00ED0BBF"/>
    <w:rsid w:val="00ED0C7D"/>
    <w:rsid w:val="00ED0EAB"/>
    <w:rsid w:val="00ED0ED9"/>
    <w:rsid w:val="00ED0F0C"/>
    <w:rsid w:val="00ED0F48"/>
    <w:rsid w:val="00ED1110"/>
    <w:rsid w:val="00ED134B"/>
    <w:rsid w:val="00ED171F"/>
    <w:rsid w:val="00ED20E6"/>
    <w:rsid w:val="00ED221A"/>
    <w:rsid w:val="00ED2D52"/>
    <w:rsid w:val="00ED2D99"/>
    <w:rsid w:val="00ED2E9F"/>
    <w:rsid w:val="00ED2FF7"/>
    <w:rsid w:val="00ED3063"/>
    <w:rsid w:val="00ED3179"/>
    <w:rsid w:val="00ED31B2"/>
    <w:rsid w:val="00ED3431"/>
    <w:rsid w:val="00ED3929"/>
    <w:rsid w:val="00ED3B40"/>
    <w:rsid w:val="00ED3B53"/>
    <w:rsid w:val="00ED4508"/>
    <w:rsid w:val="00ED45AA"/>
    <w:rsid w:val="00ED48FB"/>
    <w:rsid w:val="00ED4DD6"/>
    <w:rsid w:val="00ED4F16"/>
    <w:rsid w:val="00ED4F74"/>
    <w:rsid w:val="00ED5053"/>
    <w:rsid w:val="00ED50FB"/>
    <w:rsid w:val="00ED51C9"/>
    <w:rsid w:val="00ED5628"/>
    <w:rsid w:val="00ED57E7"/>
    <w:rsid w:val="00ED5B13"/>
    <w:rsid w:val="00ED5D19"/>
    <w:rsid w:val="00ED6054"/>
    <w:rsid w:val="00ED643D"/>
    <w:rsid w:val="00ED64FE"/>
    <w:rsid w:val="00ED66DA"/>
    <w:rsid w:val="00ED675B"/>
    <w:rsid w:val="00ED6A16"/>
    <w:rsid w:val="00ED6A7C"/>
    <w:rsid w:val="00ED6F87"/>
    <w:rsid w:val="00ED7004"/>
    <w:rsid w:val="00ED715E"/>
    <w:rsid w:val="00ED73CA"/>
    <w:rsid w:val="00ED73F3"/>
    <w:rsid w:val="00ED76C3"/>
    <w:rsid w:val="00ED7877"/>
    <w:rsid w:val="00ED788B"/>
    <w:rsid w:val="00ED7A76"/>
    <w:rsid w:val="00ED7E2A"/>
    <w:rsid w:val="00ED7F94"/>
    <w:rsid w:val="00EE0405"/>
    <w:rsid w:val="00EE0AAB"/>
    <w:rsid w:val="00EE101E"/>
    <w:rsid w:val="00EE151A"/>
    <w:rsid w:val="00EE1522"/>
    <w:rsid w:val="00EE1D19"/>
    <w:rsid w:val="00EE1DD1"/>
    <w:rsid w:val="00EE1F14"/>
    <w:rsid w:val="00EE20A5"/>
    <w:rsid w:val="00EE2226"/>
    <w:rsid w:val="00EE246D"/>
    <w:rsid w:val="00EE2672"/>
    <w:rsid w:val="00EE2795"/>
    <w:rsid w:val="00EE2A3D"/>
    <w:rsid w:val="00EE2AA0"/>
    <w:rsid w:val="00EE2CEB"/>
    <w:rsid w:val="00EE317F"/>
    <w:rsid w:val="00EE3186"/>
    <w:rsid w:val="00EE36B0"/>
    <w:rsid w:val="00EE36D8"/>
    <w:rsid w:val="00EE3ACF"/>
    <w:rsid w:val="00EE3B56"/>
    <w:rsid w:val="00EE3C12"/>
    <w:rsid w:val="00EE3DED"/>
    <w:rsid w:val="00EE3FCA"/>
    <w:rsid w:val="00EE415B"/>
    <w:rsid w:val="00EE4CDB"/>
    <w:rsid w:val="00EE4EAA"/>
    <w:rsid w:val="00EE5103"/>
    <w:rsid w:val="00EE5406"/>
    <w:rsid w:val="00EE5596"/>
    <w:rsid w:val="00EE562F"/>
    <w:rsid w:val="00EE56D4"/>
    <w:rsid w:val="00EE5BF1"/>
    <w:rsid w:val="00EE5CBA"/>
    <w:rsid w:val="00EE609F"/>
    <w:rsid w:val="00EE6181"/>
    <w:rsid w:val="00EE6270"/>
    <w:rsid w:val="00EE62AB"/>
    <w:rsid w:val="00EE62F5"/>
    <w:rsid w:val="00EE63A3"/>
    <w:rsid w:val="00EE68F4"/>
    <w:rsid w:val="00EE69E6"/>
    <w:rsid w:val="00EE6A1E"/>
    <w:rsid w:val="00EE719F"/>
    <w:rsid w:val="00EE736D"/>
    <w:rsid w:val="00EE7490"/>
    <w:rsid w:val="00EE7676"/>
    <w:rsid w:val="00EE79A5"/>
    <w:rsid w:val="00EE7B24"/>
    <w:rsid w:val="00EE7B40"/>
    <w:rsid w:val="00EEAE01"/>
    <w:rsid w:val="00EF025F"/>
    <w:rsid w:val="00EF038A"/>
    <w:rsid w:val="00EF051F"/>
    <w:rsid w:val="00EF07BC"/>
    <w:rsid w:val="00EF0949"/>
    <w:rsid w:val="00EF09D7"/>
    <w:rsid w:val="00EF0D05"/>
    <w:rsid w:val="00EF1075"/>
    <w:rsid w:val="00EF13BD"/>
    <w:rsid w:val="00EF154C"/>
    <w:rsid w:val="00EF1734"/>
    <w:rsid w:val="00EF1782"/>
    <w:rsid w:val="00EF1AAB"/>
    <w:rsid w:val="00EF23C1"/>
    <w:rsid w:val="00EF25A1"/>
    <w:rsid w:val="00EF25C7"/>
    <w:rsid w:val="00EF2662"/>
    <w:rsid w:val="00EF28EE"/>
    <w:rsid w:val="00EF31F8"/>
    <w:rsid w:val="00EF32FC"/>
    <w:rsid w:val="00EF3312"/>
    <w:rsid w:val="00EF353B"/>
    <w:rsid w:val="00EF355F"/>
    <w:rsid w:val="00EF36A3"/>
    <w:rsid w:val="00EF37A2"/>
    <w:rsid w:val="00EF3A74"/>
    <w:rsid w:val="00EF3E61"/>
    <w:rsid w:val="00EF3EAF"/>
    <w:rsid w:val="00EF3FE6"/>
    <w:rsid w:val="00EF4093"/>
    <w:rsid w:val="00EF410F"/>
    <w:rsid w:val="00EF4C53"/>
    <w:rsid w:val="00EF5604"/>
    <w:rsid w:val="00EF56DD"/>
    <w:rsid w:val="00EF598A"/>
    <w:rsid w:val="00EF5A07"/>
    <w:rsid w:val="00EF5A97"/>
    <w:rsid w:val="00EF5B9E"/>
    <w:rsid w:val="00EF5E8E"/>
    <w:rsid w:val="00EF6106"/>
    <w:rsid w:val="00EF633C"/>
    <w:rsid w:val="00EF65D2"/>
    <w:rsid w:val="00EF6BBB"/>
    <w:rsid w:val="00EF6BCF"/>
    <w:rsid w:val="00EF6D29"/>
    <w:rsid w:val="00EF6D57"/>
    <w:rsid w:val="00EF70D4"/>
    <w:rsid w:val="00EF710A"/>
    <w:rsid w:val="00EF77A5"/>
    <w:rsid w:val="00EF78A1"/>
    <w:rsid w:val="00EF7A1C"/>
    <w:rsid w:val="00EF7A37"/>
    <w:rsid w:val="00EF7D14"/>
    <w:rsid w:val="00F00193"/>
    <w:rsid w:val="00F00399"/>
    <w:rsid w:val="00F006D3"/>
    <w:rsid w:val="00F00EAC"/>
    <w:rsid w:val="00F01071"/>
    <w:rsid w:val="00F01358"/>
    <w:rsid w:val="00F013B9"/>
    <w:rsid w:val="00F01476"/>
    <w:rsid w:val="00F01707"/>
    <w:rsid w:val="00F01C00"/>
    <w:rsid w:val="00F01E9C"/>
    <w:rsid w:val="00F02176"/>
    <w:rsid w:val="00F02292"/>
    <w:rsid w:val="00F02720"/>
    <w:rsid w:val="00F02776"/>
    <w:rsid w:val="00F028A4"/>
    <w:rsid w:val="00F03080"/>
    <w:rsid w:val="00F030A1"/>
    <w:rsid w:val="00F03109"/>
    <w:rsid w:val="00F03886"/>
    <w:rsid w:val="00F03998"/>
    <w:rsid w:val="00F03BB8"/>
    <w:rsid w:val="00F042A0"/>
    <w:rsid w:val="00F05076"/>
    <w:rsid w:val="00F05081"/>
    <w:rsid w:val="00F05511"/>
    <w:rsid w:val="00F0566F"/>
    <w:rsid w:val="00F05AE4"/>
    <w:rsid w:val="00F05D2C"/>
    <w:rsid w:val="00F063A3"/>
    <w:rsid w:val="00F06921"/>
    <w:rsid w:val="00F06A0A"/>
    <w:rsid w:val="00F06B89"/>
    <w:rsid w:val="00F06D6D"/>
    <w:rsid w:val="00F06E96"/>
    <w:rsid w:val="00F06F32"/>
    <w:rsid w:val="00F06F88"/>
    <w:rsid w:val="00F070DE"/>
    <w:rsid w:val="00F07280"/>
    <w:rsid w:val="00F077A6"/>
    <w:rsid w:val="00F07864"/>
    <w:rsid w:val="00F0788D"/>
    <w:rsid w:val="00F07B4A"/>
    <w:rsid w:val="00F07F03"/>
    <w:rsid w:val="00F07F72"/>
    <w:rsid w:val="00F07F93"/>
    <w:rsid w:val="00F1001D"/>
    <w:rsid w:val="00F101C8"/>
    <w:rsid w:val="00F1037A"/>
    <w:rsid w:val="00F10492"/>
    <w:rsid w:val="00F10965"/>
    <w:rsid w:val="00F10D1D"/>
    <w:rsid w:val="00F10D2E"/>
    <w:rsid w:val="00F110CB"/>
    <w:rsid w:val="00F1110A"/>
    <w:rsid w:val="00F1123D"/>
    <w:rsid w:val="00F11460"/>
    <w:rsid w:val="00F11964"/>
    <w:rsid w:val="00F11D45"/>
    <w:rsid w:val="00F12065"/>
    <w:rsid w:val="00F125DD"/>
    <w:rsid w:val="00F12A0A"/>
    <w:rsid w:val="00F12B9D"/>
    <w:rsid w:val="00F12BC6"/>
    <w:rsid w:val="00F12BE9"/>
    <w:rsid w:val="00F12D20"/>
    <w:rsid w:val="00F12E6E"/>
    <w:rsid w:val="00F1307B"/>
    <w:rsid w:val="00F13290"/>
    <w:rsid w:val="00F132D6"/>
    <w:rsid w:val="00F13A3E"/>
    <w:rsid w:val="00F13A52"/>
    <w:rsid w:val="00F13F85"/>
    <w:rsid w:val="00F13F91"/>
    <w:rsid w:val="00F140F2"/>
    <w:rsid w:val="00F1422A"/>
    <w:rsid w:val="00F14465"/>
    <w:rsid w:val="00F14568"/>
    <w:rsid w:val="00F1480C"/>
    <w:rsid w:val="00F14995"/>
    <w:rsid w:val="00F14B62"/>
    <w:rsid w:val="00F14EF4"/>
    <w:rsid w:val="00F15213"/>
    <w:rsid w:val="00F15338"/>
    <w:rsid w:val="00F1588D"/>
    <w:rsid w:val="00F1589D"/>
    <w:rsid w:val="00F15B58"/>
    <w:rsid w:val="00F15C10"/>
    <w:rsid w:val="00F15DC7"/>
    <w:rsid w:val="00F15E6B"/>
    <w:rsid w:val="00F1642F"/>
    <w:rsid w:val="00F16451"/>
    <w:rsid w:val="00F165BB"/>
    <w:rsid w:val="00F16826"/>
    <w:rsid w:val="00F169C1"/>
    <w:rsid w:val="00F16CFB"/>
    <w:rsid w:val="00F16E05"/>
    <w:rsid w:val="00F16EB1"/>
    <w:rsid w:val="00F172B6"/>
    <w:rsid w:val="00F178D0"/>
    <w:rsid w:val="00F17918"/>
    <w:rsid w:val="00F17B2C"/>
    <w:rsid w:val="00F17B8E"/>
    <w:rsid w:val="00F17D4D"/>
    <w:rsid w:val="00F17E21"/>
    <w:rsid w:val="00F2003D"/>
    <w:rsid w:val="00F2022E"/>
    <w:rsid w:val="00F20794"/>
    <w:rsid w:val="00F20AA9"/>
    <w:rsid w:val="00F20C39"/>
    <w:rsid w:val="00F20CB2"/>
    <w:rsid w:val="00F212F7"/>
    <w:rsid w:val="00F216FE"/>
    <w:rsid w:val="00F21786"/>
    <w:rsid w:val="00F2191A"/>
    <w:rsid w:val="00F21BA3"/>
    <w:rsid w:val="00F2208E"/>
    <w:rsid w:val="00F2231B"/>
    <w:rsid w:val="00F22497"/>
    <w:rsid w:val="00F22E7C"/>
    <w:rsid w:val="00F230F1"/>
    <w:rsid w:val="00F23364"/>
    <w:rsid w:val="00F23392"/>
    <w:rsid w:val="00F236BF"/>
    <w:rsid w:val="00F236F7"/>
    <w:rsid w:val="00F23922"/>
    <w:rsid w:val="00F2407F"/>
    <w:rsid w:val="00F242F1"/>
    <w:rsid w:val="00F2449E"/>
    <w:rsid w:val="00F24588"/>
    <w:rsid w:val="00F247C0"/>
    <w:rsid w:val="00F249BB"/>
    <w:rsid w:val="00F25241"/>
    <w:rsid w:val="00F25307"/>
    <w:rsid w:val="00F25A0B"/>
    <w:rsid w:val="00F25AE2"/>
    <w:rsid w:val="00F25AF4"/>
    <w:rsid w:val="00F25ECF"/>
    <w:rsid w:val="00F26044"/>
    <w:rsid w:val="00F260CE"/>
    <w:rsid w:val="00F261FF"/>
    <w:rsid w:val="00F2668F"/>
    <w:rsid w:val="00F267CA"/>
    <w:rsid w:val="00F2685F"/>
    <w:rsid w:val="00F26BB1"/>
    <w:rsid w:val="00F26CF5"/>
    <w:rsid w:val="00F26D3E"/>
    <w:rsid w:val="00F26D95"/>
    <w:rsid w:val="00F26DFF"/>
    <w:rsid w:val="00F26FF6"/>
    <w:rsid w:val="00F2738A"/>
    <w:rsid w:val="00F27480"/>
    <w:rsid w:val="00F278A9"/>
    <w:rsid w:val="00F27CA2"/>
    <w:rsid w:val="00F27F8A"/>
    <w:rsid w:val="00F300B4"/>
    <w:rsid w:val="00F300F8"/>
    <w:rsid w:val="00F30FE4"/>
    <w:rsid w:val="00F312CC"/>
    <w:rsid w:val="00F316AC"/>
    <w:rsid w:val="00F317D7"/>
    <w:rsid w:val="00F31A21"/>
    <w:rsid w:val="00F31D6E"/>
    <w:rsid w:val="00F31EFC"/>
    <w:rsid w:val="00F31F82"/>
    <w:rsid w:val="00F32307"/>
    <w:rsid w:val="00F3281B"/>
    <w:rsid w:val="00F332B0"/>
    <w:rsid w:val="00F336B1"/>
    <w:rsid w:val="00F337B4"/>
    <w:rsid w:val="00F338A2"/>
    <w:rsid w:val="00F33D20"/>
    <w:rsid w:val="00F34174"/>
    <w:rsid w:val="00F34294"/>
    <w:rsid w:val="00F343A9"/>
    <w:rsid w:val="00F34406"/>
    <w:rsid w:val="00F34483"/>
    <w:rsid w:val="00F34F3C"/>
    <w:rsid w:val="00F35113"/>
    <w:rsid w:val="00F35561"/>
    <w:rsid w:val="00F35986"/>
    <w:rsid w:val="00F3599E"/>
    <w:rsid w:val="00F35CE7"/>
    <w:rsid w:val="00F35D35"/>
    <w:rsid w:val="00F35ED0"/>
    <w:rsid w:val="00F35FB9"/>
    <w:rsid w:val="00F35FE1"/>
    <w:rsid w:val="00F36106"/>
    <w:rsid w:val="00F36227"/>
    <w:rsid w:val="00F36566"/>
    <w:rsid w:val="00F365F7"/>
    <w:rsid w:val="00F36750"/>
    <w:rsid w:val="00F36A2A"/>
    <w:rsid w:val="00F36B43"/>
    <w:rsid w:val="00F36CBA"/>
    <w:rsid w:val="00F36D86"/>
    <w:rsid w:val="00F37148"/>
    <w:rsid w:val="00F37302"/>
    <w:rsid w:val="00F37373"/>
    <w:rsid w:val="00F37499"/>
    <w:rsid w:val="00F376CF"/>
    <w:rsid w:val="00F37711"/>
    <w:rsid w:val="00F37BF1"/>
    <w:rsid w:val="00F37DAF"/>
    <w:rsid w:val="00F4017D"/>
    <w:rsid w:val="00F4038F"/>
    <w:rsid w:val="00F40AE3"/>
    <w:rsid w:val="00F40CB8"/>
    <w:rsid w:val="00F40E85"/>
    <w:rsid w:val="00F40ED2"/>
    <w:rsid w:val="00F413C3"/>
    <w:rsid w:val="00F416FD"/>
    <w:rsid w:val="00F41CC5"/>
    <w:rsid w:val="00F41F8C"/>
    <w:rsid w:val="00F41FE8"/>
    <w:rsid w:val="00F422DA"/>
    <w:rsid w:val="00F425F4"/>
    <w:rsid w:val="00F428BC"/>
    <w:rsid w:val="00F42D9D"/>
    <w:rsid w:val="00F42E78"/>
    <w:rsid w:val="00F43999"/>
    <w:rsid w:val="00F439C8"/>
    <w:rsid w:val="00F43A3D"/>
    <w:rsid w:val="00F43BFC"/>
    <w:rsid w:val="00F43C10"/>
    <w:rsid w:val="00F43D05"/>
    <w:rsid w:val="00F43DA1"/>
    <w:rsid w:val="00F440FE"/>
    <w:rsid w:val="00F4411F"/>
    <w:rsid w:val="00F442DF"/>
    <w:rsid w:val="00F44348"/>
    <w:rsid w:val="00F444F1"/>
    <w:rsid w:val="00F4461C"/>
    <w:rsid w:val="00F44624"/>
    <w:rsid w:val="00F45185"/>
    <w:rsid w:val="00F4537E"/>
    <w:rsid w:val="00F453AB"/>
    <w:rsid w:val="00F454A4"/>
    <w:rsid w:val="00F45875"/>
    <w:rsid w:val="00F458EA"/>
    <w:rsid w:val="00F45A4C"/>
    <w:rsid w:val="00F45B59"/>
    <w:rsid w:val="00F45D39"/>
    <w:rsid w:val="00F45D8A"/>
    <w:rsid w:val="00F460D9"/>
    <w:rsid w:val="00F46672"/>
    <w:rsid w:val="00F46B22"/>
    <w:rsid w:val="00F47139"/>
    <w:rsid w:val="00F47277"/>
    <w:rsid w:val="00F4743C"/>
    <w:rsid w:val="00F47490"/>
    <w:rsid w:val="00F476DA"/>
    <w:rsid w:val="00F4790B"/>
    <w:rsid w:val="00F47967"/>
    <w:rsid w:val="00F47B35"/>
    <w:rsid w:val="00F47E9B"/>
    <w:rsid w:val="00F50281"/>
    <w:rsid w:val="00F50377"/>
    <w:rsid w:val="00F50A1F"/>
    <w:rsid w:val="00F50CE1"/>
    <w:rsid w:val="00F50ECA"/>
    <w:rsid w:val="00F51393"/>
    <w:rsid w:val="00F51410"/>
    <w:rsid w:val="00F51589"/>
    <w:rsid w:val="00F51987"/>
    <w:rsid w:val="00F5198F"/>
    <w:rsid w:val="00F51B35"/>
    <w:rsid w:val="00F51BA1"/>
    <w:rsid w:val="00F52216"/>
    <w:rsid w:val="00F52264"/>
    <w:rsid w:val="00F5245C"/>
    <w:rsid w:val="00F52509"/>
    <w:rsid w:val="00F5270B"/>
    <w:rsid w:val="00F527BB"/>
    <w:rsid w:val="00F52883"/>
    <w:rsid w:val="00F52FD2"/>
    <w:rsid w:val="00F53008"/>
    <w:rsid w:val="00F5302A"/>
    <w:rsid w:val="00F53336"/>
    <w:rsid w:val="00F534F8"/>
    <w:rsid w:val="00F5391D"/>
    <w:rsid w:val="00F53E78"/>
    <w:rsid w:val="00F540DB"/>
    <w:rsid w:val="00F54155"/>
    <w:rsid w:val="00F545D9"/>
    <w:rsid w:val="00F5470E"/>
    <w:rsid w:val="00F54CEB"/>
    <w:rsid w:val="00F54F08"/>
    <w:rsid w:val="00F54FF1"/>
    <w:rsid w:val="00F550D7"/>
    <w:rsid w:val="00F5585B"/>
    <w:rsid w:val="00F55A57"/>
    <w:rsid w:val="00F55BA6"/>
    <w:rsid w:val="00F55C49"/>
    <w:rsid w:val="00F55C82"/>
    <w:rsid w:val="00F55EA2"/>
    <w:rsid w:val="00F560D6"/>
    <w:rsid w:val="00F564F7"/>
    <w:rsid w:val="00F5683F"/>
    <w:rsid w:val="00F5684B"/>
    <w:rsid w:val="00F56876"/>
    <w:rsid w:val="00F5691A"/>
    <w:rsid w:val="00F56A3B"/>
    <w:rsid w:val="00F56F6F"/>
    <w:rsid w:val="00F57CB4"/>
    <w:rsid w:val="00F600DB"/>
    <w:rsid w:val="00F60727"/>
    <w:rsid w:val="00F60AE9"/>
    <w:rsid w:val="00F61077"/>
    <w:rsid w:val="00F61094"/>
    <w:rsid w:val="00F61247"/>
    <w:rsid w:val="00F613B6"/>
    <w:rsid w:val="00F61A60"/>
    <w:rsid w:val="00F62054"/>
    <w:rsid w:val="00F620D9"/>
    <w:rsid w:val="00F623AA"/>
    <w:rsid w:val="00F6274E"/>
    <w:rsid w:val="00F629A4"/>
    <w:rsid w:val="00F62C73"/>
    <w:rsid w:val="00F62E72"/>
    <w:rsid w:val="00F630CB"/>
    <w:rsid w:val="00F631F4"/>
    <w:rsid w:val="00F64289"/>
    <w:rsid w:val="00F647DA"/>
    <w:rsid w:val="00F64F15"/>
    <w:rsid w:val="00F652B6"/>
    <w:rsid w:val="00F6547D"/>
    <w:rsid w:val="00F656D4"/>
    <w:rsid w:val="00F66711"/>
    <w:rsid w:val="00F669BD"/>
    <w:rsid w:val="00F66B1A"/>
    <w:rsid w:val="00F66D41"/>
    <w:rsid w:val="00F67071"/>
    <w:rsid w:val="00F67495"/>
    <w:rsid w:val="00F675A6"/>
    <w:rsid w:val="00F67715"/>
    <w:rsid w:val="00F67B70"/>
    <w:rsid w:val="00F67C6D"/>
    <w:rsid w:val="00F67DA3"/>
    <w:rsid w:val="00F67E44"/>
    <w:rsid w:val="00F67F6D"/>
    <w:rsid w:val="00F701C4"/>
    <w:rsid w:val="00F7021E"/>
    <w:rsid w:val="00F7021F"/>
    <w:rsid w:val="00F70586"/>
    <w:rsid w:val="00F708E3"/>
    <w:rsid w:val="00F70B5B"/>
    <w:rsid w:val="00F70D40"/>
    <w:rsid w:val="00F71258"/>
    <w:rsid w:val="00F71484"/>
    <w:rsid w:val="00F714AB"/>
    <w:rsid w:val="00F71508"/>
    <w:rsid w:val="00F7152A"/>
    <w:rsid w:val="00F7163B"/>
    <w:rsid w:val="00F7188C"/>
    <w:rsid w:val="00F7196D"/>
    <w:rsid w:val="00F719E8"/>
    <w:rsid w:val="00F719F4"/>
    <w:rsid w:val="00F71A41"/>
    <w:rsid w:val="00F71D4F"/>
    <w:rsid w:val="00F72010"/>
    <w:rsid w:val="00F72038"/>
    <w:rsid w:val="00F721DF"/>
    <w:rsid w:val="00F7265E"/>
    <w:rsid w:val="00F72951"/>
    <w:rsid w:val="00F72C31"/>
    <w:rsid w:val="00F72F6B"/>
    <w:rsid w:val="00F72F9F"/>
    <w:rsid w:val="00F7308B"/>
    <w:rsid w:val="00F731FC"/>
    <w:rsid w:val="00F73490"/>
    <w:rsid w:val="00F73627"/>
    <w:rsid w:val="00F736F5"/>
    <w:rsid w:val="00F73BCB"/>
    <w:rsid w:val="00F73E12"/>
    <w:rsid w:val="00F73E80"/>
    <w:rsid w:val="00F7408A"/>
    <w:rsid w:val="00F741FC"/>
    <w:rsid w:val="00F742AF"/>
    <w:rsid w:val="00F743DD"/>
    <w:rsid w:val="00F743E3"/>
    <w:rsid w:val="00F74894"/>
    <w:rsid w:val="00F74F45"/>
    <w:rsid w:val="00F75A82"/>
    <w:rsid w:val="00F75DAB"/>
    <w:rsid w:val="00F75DCC"/>
    <w:rsid w:val="00F7632C"/>
    <w:rsid w:val="00F763F8"/>
    <w:rsid w:val="00F767F2"/>
    <w:rsid w:val="00F7695D"/>
    <w:rsid w:val="00F770A5"/>
    <w:rsid w:val="00F7796D"/>
    <w:rsid w:val="00F77CF4"/>
    <w:rsid w:val="00F77DE4"/>
    <w:rsid w:val="00F8005A"/>
    <w:rsid w:val="00F807DD"/>
    <w:rsid w:val="00F80876"/>
    <w:rsid w:val="00F80898"/>
    <w:rsid w:val="00F80B58"/>
    <w:rsid w:val="00F81216"/>
    <w:rsid w:val="00F8136E"/>
    <w:rsid w:val="00F814DB"/>
    <w:rsid w:val="00F81565"/>
    <w:rsid w:val="00F81DBD"/>
    <w:rsid w:val="00F81EAA"/>
    <w:rsid w:val="00F82178"/>
    <w:rsid w:val="00F824B5"/>
    <w:rsid w:val="00F82511"/>
    <w:rsid w:val="00F82512"/>
    <w:rsid w:val="00F82950"/>
    <w:rsid w:val="00F82DD0"/>
    <w:rsid w:val="00F8303F"/>
    <w:rsid w:val="00F8309E"/>
    <w:rsid w:val="00F83149"/>
    <w:rsid w:val="00F83189"/>
    <w:rsid w:val="00F831A4"/>
    <w:rsid w:val="00F8328E"/>
    <w:rsid w:val="00F8333B"/>
    <w:rsid w:val="00F8372B"/>
    <w:rsid w:val="00F839BD"/>
    <w:rsid w:val="00F83A61"/>
    <w:rsid w:val="00F83ABF"/>
    <w:rsid w:val="00F84037"/>
    <w:rsid w:val="00F84042"/>
    <w:rsid w:val="00F84103"/>
    <w:rsid w:val="00F844EF"/>
    <w:rsid w:val="00F84772"/>
    <w:rsid w:val="00F848B2"/>
    <w:rsid w:val="00F84A3B"/>
    <w:rsid w:val="00F84EB6"/>
    <w:rsid w:val="00F8519A"/>
    <w:rsid w:val="00F85919"/>
    <w:rsid w:val="00F85A4D"/>
    <w:rsid w:val="00F85BC3"/>
    <w:rsid w:val="00F86112"/>
    <w:rsid w:val="00F8620C"/>
    <w:rsid w:val="00F86420"/>
    <w:rsid w:val="00F86477"/>
    <w:rsid w:val="00F866B7"/>
    <w:rsid w:val="00F86EF7"/>
    <w:rsid w:val="00F86F5D"/>
    <w:rsid w:val="00F87118"/>
    <w:rsid w:val="00F87355"/>
    <w:rsid w:val="00F873A9"/>
    <w:rsid w:val="00F8767E"/>
    <w:rsid w:val="00F877CA"/>
    <w:rsid w:val="00F87AF6"/>
    <w:rsid w:val="00F87D7A"/>
    <w:rsid w:val="00F87F15"/>
    <w:rsid w:val="00F900FB"/>
    <w:rsid w:val="00F90197"/>
    <w:rsid w:val="00F9022B"/>
    <w:rsid w:val="00F907EB"/>
    <w:rsid w:val="00F90AED"/>
    <w:rsid w:val="00F90F87"/>
    <w:rsid w:val="00F91027"/>
    <w:rsid w:val="00F9109F"/>
    <w:rsid w:val="00F9142A"/>
    <w:rsid w:val="00F91633"/>
    <w:rsid w:val="00F91837"/>
    <w:rsid w:val="00F91FC4"/>
    <w:rsid w:val="00F923EC"/>
    <w:rsid w:val="00F92884"/>
    <w:rsid w:val="00F92891"/>
    <w:rsid w:val="00F928CC"/>
    <w:rsid w:val="00F92B0F"/>
    <w:rsid w:val="00F92D0C"/>
    <w:rsid w:val="00F93522"/>
    <w:rsid w:val="00F93830"/>
    <w:rsid w:val="00F9392B"/>
    <w:rsid w:val="00F93DAA"/>
    <w:rsid w:val="00F93E49"/>
    <w:rsid w:val="00F940B4"/>
    <w:rsid w:val="00F9493D"/>
    <w:rsid w:val="00F94BD1"/>
    <w:rsid w:val="00F94BD4"/>
    <w:rsid w:val="00F94BDA"/>
    <w:rsid w:val="00F95432"/>
    <w:rsid w:val="00F95488"/>
    <w:rsid w:val="00F9554A"/>
    <w:rsid w:val="00F95603"/>
    <w:rsid w:val="00F956F9"/>
    <w:rsid w:val="00F957E9"/>
    <w:rsid w:val="00F961E1"/>
    <w:rsid w:val="00F96703"/>
    <w:rsid w:val="00F969C4"/>
    <w:rsid w:val="00F96C4B"/>
    <w:rsid w:val="00F96C78"/>
    <w:rsid w:val="00F96EA2"/>
    <w:rsid w:val="00F9706B"/>
    <w:rsid w:val="00F972B7"/>
    <w:rsid w:val="00F973DA"/>
    <w:rsid w:val="00F97455"/>
    <w:rsid w:val="00F97531"/>
    <w:rsid w:val="00F97693"/>
    <w:rsid w:val="00F97726"/>
    <w:rsid w:val="00F97C06"/>
    <w:rsid w:val="00F97E13"/>
    <w:rsid w:val="00F97E3D"/>
    <w:rsid w:val="00FA0227"/>
    <w:rsid w:val="00FA075E"/>
    <w:rsid w:val="00FA0774"/>
    <w:rsid w:val="00FA08AB"/>
    <w:rsid w:val="00FA0D9C"/>
    <w:rsid w:val="00FA0DED"/>
    <w:rsid w:val="00FA1039"/>
    <w:rsid w:val="00FA19B2"/>
    <w:rsid w:val="00FA1B54"/>
    <w:rsid w:val="00FA1CC5"/>
    <w:rsid w:val="00FA1D1A"/>
    <w:rsid w:val="00FA225F"/>
    <w:rsid w:val="00FA22CA"/>
    <w:rsid w:val="00FA24EB"/>
    <w:rsid w:val="00FA27A6"/>
    <w:rsid w:val="00FA2870"/>
    <w:rsid w:val="00FA2A96"/>
    <w:rsid w:val="00FA2DBE"/>
    <w:rsid w:val="00FA3138"/>
    <w:rsid w:val="00FA34A7"/>
    <w:rsid w:val="00FA3807"/>
    <w:rsid w:val="00FA38A4"/>
    <w:rsid w:val="00FA38DB"/>
    <w:rsid w:val="00FA3BCB"/>
    <w:rsid w:val="00FA41C0"/>
    <w:rsid w:val="00FA41F0"/>
    <w:rsid w:val="00FA41F6"/>
    <w:rsid w:val="00FA4901"/>
    <w:rsid w:val="00FA51B0"/>
    <w:rsid w:val="00FA53AD"/>
    <w:rsid w:val="00FA53D0"/>
    <w:rsid w:val="00FA54F9"/>
    <w:rsid w:val="00FA5695"/>
    <w:rsid w:val="00FA5CD1"/>
    <w:rsid w:val="00FA5FE2"/>
    <w:rsid w:val="00FA6034"/>
    <w:rsid w:val="00FA6422"/>
    <w:rsid w:val="00FA6470"/>
    <w:rsid w:val="00FA6AD2"/>
    <w:rsid w:val="00FA6C4E"/>
    <w:rsid w:val="00FA6DC4"/>
    <w:rsid w:val="00FA6E5A"/>
    <w:rsid w:val="00FA6F63"/>
    <w:rsid w:val="00FA72BF"/>
    <w:rsid w:val="00FA7569"/>
    <w:rsid w:val="00FA78C1"/>
    <w:rsid w:val="00FA7AFE"/>
    <w:rsid w:val="00FA7EFC"/>
    <w:rsid w:val="00FA7F79"/>
    <w:rsid w:val="00FA7FEE"/>
    <w:rsid w:val="00FB021A"/>
    <w:rsid w:val="00FB03A1"/>
    <w:rsid w:val="00FB04CB"/>
    <w:rsid w:val="00FB051F"/>
    <w:rsid w:val="00FB0726"/>
    <w:rsid w:val="00FB0832"/>
    <w:rsid w:val="00FB0975"/>
    <w:rsid w:val="00FB0AB0"/>
    <w:rsid w:val="00FB0B24"/>
    <w:rsid w:val="00FB0C82"/>
    <w:rsid w:val="00FB0DCD"/>
    <w:rsid w:val="00FB0E02"/>
    <w:rsid w:val="00FB12A3"/>
    <w:rsid w:val="00FB12BB"/>
    <w:rsid w:val="00FB1347"/>
    <w:rsid w:val="00FB15B5"/>
    <w:rsid w:val="00FB1AB0"/>
    <w:rsid w:val="00FB1BFD"/>
    <w:rsid w:val="00FB1C78"/>
    <w:rsid w:val="00FB1CE4"/>
    <w:rsid w:val="00FB1F04"/>
    <w:rsid w:val="00FB22B4"/>
    <w:rsid w:val="00FB2540"/>
    <w:rsid w:val="00FB2674"/>
    <w:rsid w:val="00FB2CFD"/>
    <w:rsid w:val="00FB313D"/>
    <w:rsid w:val="00FB31FC"/>
    <w:rsid w:val="00FB3203"/>
    <w:rsid w:val="00FB371D"/>
    <w:rsid w:val="00FB3BF8"/>
    <w:rsid w:val="00FB3F69"/>
    <w:rsid w:val="00FB41B1"/>
    <w:rsid w:val="00FB47AA"/>
    <w:rsid w:val="00FB4882"/>
    <w:rsid w:val="00FB48E4"/>
    <w:rsid w:val="00FB4C21"/>
    <w:rsid w:val="00FB50DB"/>
    <w:rsid w:val="00FB5456"/>
    <w:rsid w:val="00FB5A1E"/>
    <w:rsid w:val="00FB5B74"/>
    <w:rsid w:val="00FB5E06"/>
    <w:rsid w:val="00FB617E"/>
    <w:rsid w:val="00FB62A4"/>
    <w:rsid w:val="00FB638C"/>
    <w:rsid w:val="00FB63C2"/>
    <w:rsid w:val="00FB6505"/>
    <w:rsid w:val="00FB6837"/>
    <w:rsid w:val="00FB6A46"/>
    <w:rsid w:val="00FB6CDF"/>
    <w:rsid w:val="00FB6D3F"/>
    <w:rsid w:val="00FB7282"/>
    <w:rsid w:val="00FB7A6D"/>
    <w:rsid w:val="00FB7BF5"/>
    <w:rsid w:val="00FB7EBD"/>
    <w:rsid w:val="00FB7EC3"/>
    <w:rsid w:val="00FC0034"/>
    <w:rsid w:val="00FC00A8"/>
    <w:rsid w:val="00FC02C6"/>
    <w:rsid w:val="00FC0AE7"/>
    <w:rsid w:val="00FC0BFC"/>
    <w:rsid w:val="00FC1309"/>
    <w:rsid w:val="00FC1777"/>
    <w:rsid w:val="00FC17DB"/>
    <w:rsid w:val="00FC1D1B"/>
    <w:rsid w:val="00FC1D70"/>
    <w:rsid w:val="00FC21A2"/>
    <w:rsid w:val="00FC21CA"/>
    <w:rsid w:val="00FC23C0"/>
    <w:rsid w:val="00FC2458"/>
    <w:rsid w:val="00FC28B4"/>
    <w:rsid w:val="00FC2A07"/>
    <w:rsid w:val="00FC2F75"/>
    <w:rsid w:val="00FC31C4"/>
    <w:rsid w:val="00FC31ED"/>
    <w:rsid w:val="00FC33C4"/>
    <w:rsid w:val="00FC33D9"/>
    <w:rsid w:val="00FC35AD"/>
    <w:rsid w:val="00FC3617"/>
    <w:rsid w:val="00FC3671"/>
    <w:rsid w:val="00FC3739"/>
    <w:rsid w:val="00FC3888"/>
    <w:rsid w:val="00FC38AA"/>
    <w:rsid w:val="00FC39F4"/>
    <w:rsid w:val="00FC3BE9"/>
    <w:rsid w:val="00FC3BEC"/>
    <w:rsid w:val="00FC3CF8"/>
    <w:rsid w:val="00FC4169"/>
    <w:rsid w:val="00FC45BC"/>
    <w:rsid w:val="00FC4854"/>
    <w:rsid w:val="00FC4E4C"/>
    <w:rsid w:val="00FC4F9F"/>
    <w:rsid w:val="00FC5346"/>
    <w:rsid w:val="00FC53D3"/>
    <w:rsid w:val="00FC554D"/>
    <w:rsid w:val="00FC5784"/>
    <w:rsid w:val="00FC578B"/>
    <w:rsid w:val="00FC5C4D"/>
    <w:rsid w:val="00FC5DA4"/>
    <w:rsid w:val="00FC6114"/>
    <w:rsid w:val="00FC64D3"/>
    <w:rsid w:val="00FC65DB"/>
    <w:rsid w:val="00FC6716"/>
    <w:rsid w:val="00FC69A2"/>
    <w:rsid w:val="00FC6C78"/>
    <w:rsid w:val="00FC6DCA"/>
    <w:rsid w:val="00FC6EB9"/>
    <w:rsid w:val="00FC70C9"/>
    <w:rsid w:val="00FC70CA"/>
    <w:rsid w:val="00FC7566"/>
    <w:rsid w:val="00FC791D"/>
    <w:rsid w:val="00FC795E"/>
    <w:rsid w:val="00FC7A5D"/>
    <w:rsid w:val="00FC7FB0"/>
    <w:rsid w:val="00FC7FB5"/>
    <w:rsid w:val="00FC7FBA"/>
    <w:rsid w:val="00FC7FE5"/>
    <w:rsid w:val="00FCDBF0"/>
    <w:rsid w:val="00FD00AC"/>
    <w:rsid w:val="00FD02D0"/>
    <w:rsid w:val="00FD0698"/>
    <w:rsid w:val="00FD06CC"/>
    <w:rsid w:val="00FD090D"/>
    <w:rsid w:val="00FD09B2"/>
    <w:rsid w:val="00FD0DB4"/>
    <w:rsid w:val="00FD0DE0"/>
    <w:rsid w:val="00FD10C3"/>
    <w:rsid w:val="00FD13A8"/>
    <w:rsid w:val="00FD196E"/>
    <w:rsid w:val="00FD1A15"/>
    <w:rsid w:val="00FD1C50"/>
    <w:rsid w:val="00FD1C6C"/>
    <w:rsid w:val="00FD1EB4"/>
    <w:rsid w:val="00FD1FEA"/>
    <w:rsid w:val="00FD278A"/>
    <w:rsid w:val="00FD27FE"/>
    <w:rsid w:val="00FD2A08"/>
    <w:rsid w:val="00FD2B43"/>
    <w:rsid w:val="00FD2BDF"/>
    <w:rsid w:val="00FD3025"/>
    <w:rsid w:val="00FD35D8"/>
    <w:rsid w:val="00FD368B"/>
    <w:rsid w:val="00FD3EEE"/>
    <w:rsid w:val="00FD3F8F"/>
    <w:rsid w:val="00FD4039"/>
    <w:rsid w:val="00FD4418"/>
    <w:rsid w:val="00FD4670"/>
    <w:rsid w:val="00FD46E4"/>
    <w:rsid w:val="00FD49BB"/>
    <w:rsid w:val="00FD4BE5"/>
    <w:rsid w:val="00FD4DF4"/>
    <w:rsid w:val="00FD51B1"/>
    <w:rsid w:val="00FD5271"/>
    <w:rsid w:val="00FD54DF"/>
    <w:rsid w:val="00FD55D8"/>
    <w:rsid w:val="00FD5679"/>
    <w:rsid w:val="00FD569F"/>
    <w:rsid w:val="00FD573C"/>
    <w:rsid w:val="00FD57FC"/>
    <w:rsid w:val="00FD5A7D"/>
    <w:rsid w:val="00FD5B20"/>
    <w:rsid w:val="00FD645A"/>
    <w:rsid w:val="00FD6494"/>
    <w:rsid w:val="00FD65FC"/>
    <w:rsid w:val="00FD6921"/>
    <w:rsid w:val="00FD69FD"/>
    <w:rsid w:val="00FD6A3D"/>
    <w:rsid w:val="00FD70A7"/>
    <w:rsid w:val="00FD7601"/>
    <w:rsid w:val="00FD7696"/>
    <w:rsid w:val="00FD7ADC"/>
    <w:rsid w:val="00FD7EBA"/>
    <w:rsid w:val="00FD7F70"/>
    <w:rsid w:val="00FE00BA"/>
    <w:rsid w:val="00FE0D77"/>
    <w:rsid w:val="00FE113F"/>
    <w:rsid w:val="00FE164D"/>
    <w:rsid w:val="00FE1719"/>
    <w:rsid w:val="00FE173B"/>
    <w:rsid w:val="00FE19D9"/>
    <w:rsid w:val="00FE1AC3"/>
    <w:rsid w:val="00FE1CE1"/>
    <w:rsid w:val="00FE1DE4"/>
    <w:rsid w:val="00FE2006"/>
    <w:rsid w:val="00FE2216"/>
    <w:rsid w:val="00FE270D"/>
    <w:rsid w:val="00FE28E1"/>
    <w:rsid w:val="00FE2962"/>
    <w:rsid w:val="00FE2ADB"/>
    <w:rsid w:val="00FE2C61"/>
    <w:rsid w:val="00FE2EA9"/>
    <w:rsid w:val="00FE30D2"/>
    <w:rsid w:val="00FE32D0"/>
    <w:rsid w:val="00FE39E5"/>
    <w:rsid w:val="00FE3B2E"/>
    <w:rsid w:val="00FE3E04"/>
    <w:rsid w:val="00FE3FC6"/>
    <w:rsid w:val="00FE4024"/>
    <w:rsid w:val="00FE485C"/>
    <w:rsid w:val="00FE488D"/>
    <w:rsid w:val="00FE48FE"/>
    <w:rsid w:val="00FE507A"/>
    <w:rsid w:val="00FE50C8"/>
    <w:rsid w:val="00FE578B"/>
    <w:rsid w:val="00FE57DC"/>
    <w:rsid w:val="00FE62E5"/>
    <w:rsid w:val="00FE6448"/>
    <w:rsid w:val="00FE6507"/>
    <w:rsid w:val="00FE65EB"/>
    <w:rsid w:val="00FE68C7"/>
    <w:rsid w:val="00FE69B7"/>
    <w:rsid w:val="00FE6A2B"/>
    <w:rsid w:val="00FE6AFF"/>
    <w:rsid w:val="00FE6F20"/>
    <w:rsid w:val="00FE7188"/>
    <w:rsid w:val="00FE73F9"/>
    <w:rsid w:val="00FE79F8"/>
    <w:rsid w:val="00FE7A3E"/>
    <w:rsid w:val="00FF0076"/>
    <w:rsid w:val="00FF00ED"/>
    <w:rsid w:val="00FF0193"/>
    <w:rsid w:val="00FF0711"/>
    <w:rsid w:val="00FF09BC"/>
    <w:rsid w:val="00FF0D6C"/>
    <w:rsid w:val="00FF0FCA"/>
    <w:rsid w:val="00FF121B"/>
    <w:rsid w:val="00FF1735"/>
    <w:rsid w:val="00FF1AEA"/>
    <w:rsid w:val="00FF1B0E"/>
    <w:rsid w:val="00FF1BBD"/>
    <w:rsid w:val="00FF1C90"/>
    <w:rsid w:val="00FF229F"/>
    <w:rsid w:val="00FF22D5"/>
    <w:rsid w:val="00FF2379"/>
    <w:rsid w:val="00FF2957"/>
    <w:rsid w:val="00FF29BA"/>
    <w:rsid w:val="00FF2AFF"/>
    <w:rsid w:val="00FF3694"/>
    <w:rsid w:val="00FF3771"/>
    <w:rsid w:val="00FF3782"/>
    <w:rsid w:val="00FF392E"/>
    <w:rsid w:val="00FF3AEF"/>
    <w:rsid w:val="00FF3C0D"/>
    <w:rsid w:val="00FF44BF"/>
    <w:rsid w:val="00FF4803"/>
    <w:rsid w:val="00FF4A79"/>
    <w:rsid w:val="00FF4A7C"/>
    <w:rsid w:val="00FF5049"/>
    <w:rsid w:val="00FF50E2"/>
    <w:rsid w:val="00FF5304"/>
    <w:rsid w:val="00FF53C8"/>
    <w:rsid w:val="00FF5480"/>
    <w:rsid w:val="00FF5712"/>
    <w:rsid w:val="00FF59A7"/>
    <w:rsid w:val="00FF6374"/>
    <w:rsid w:val="00FF6417"/>
    <w:rsid w:val="00FF67CE"/>
    <w:rsid w:val="00FF6847"/>
    <w:rsid w:val="00FF6B51"/>
    <w:rsid w:val="00FF6B63"/>
    <w:rsid w:val="00FF6CBE"/>
    <w:rsid w:val="00FF71D6"/>
    <w:rsid w:val="00FF73D9"/>
    <w:rsid w:val="00FF7443"/>
    <w:rsid w:val="00FF7AF4"/>
    <w:rsid w:val="00FF7B90"/>
    <w:rsid w:val="01003D1C"/>
    <w:rsid w:val="010A2E5D"/>
    <w:rsid w:val="010B1D46"/>
    <w:rsid w:val="010B6305"/>
    <w:rsid w:val="01210F64"/>
    <w:rsid w:val="01245872"/>
    <w:rsid w:val="01253A40"/>
    <w:rsid w:val="01254990"/>
    <w:rsid w:val="01269449"/>
    <w:rsid w:val="012C67E3"/>
    <w:rsid w:val="012D6C60"/>
    <w:rsid w:val="013255F3"/>
    <w:rsid w:val="013318B1"/>
    <w:rsid w:val="013390A3"/>
    <w:rsid w:val="013449D6"/>
    <w:rsid w:val="013556B4"/>
    <w:rsid w:val="0135691D"/>
    <w:rsid w:val="01399478"/>
    <w:rsid w:val="013EE168"/>
    <w:rsid w:val="013F0713"/>
    <w:rsid w:val="01418195"/>
    <w:rsid w:val="01423833"/>
    <w:rsid w:val="01424511"/>
    <w:rsid w:val="0142DE71"/>
    <w:rsid w:val="0143584C"/>
    <w:rsid w:val="0145C7EA"/>
    <w:rsid w:val="01480915"/>
    <w:rsid w:val="0150077A"/>
    <w:rsid w:val="015068B6"/>
    <w:rsid w:val="01524980"/>
    <w:rsid w:val="01569CD2"/>
    <w:rsid w:val="0165891B"/>
    <w:rsid w:val="0166C8C1"/>
    <w:rsid w:val="016A0E5D"/>
    <w:rsid w:val="016CA8AB"/>
    <w:rsid w:val="01718CBE"/>
    <w:rsid w:val="0171E1AC"/>
    <w:rsid w:val="01770A3C"/>
    <w:rsid w:val="01779261"/>
    <w:rsid w:val="017B1A10"/>
    <w:rsid w:val="017C9F62"/>
    <w:rsid w:val="017D5284"/>
    <w:rsid w:val="0189B076"/>
    <w:rsid w:val="0189BFF0"/>
    <w:rsid w:val="018AF083"/>
    <w:rsid w:val="018C176A"/>
    <w:rsid w:val="018CAEF5"/>
    <w:rsid w:val="018CCF4C"/>
    <w:rsid w:val="018EB757"/>
    <w:rsid w:val="01975931"/>
    <w:rsid w:val="019C06FC"/>
    <w:rsid w:val="019CF76D"/>
    <w:rsid w:val="01A6BC8A"/>
    <w:rsid w:val="01B3897C"/>
    <w:rsid w:val="01C2EB42"/>
    <w:rsid w:val="01C51C8D"/>
    <w:rsid w:val="01C5ECA9"/>
    <w:rsid w:val="01C9F434"/>
    <w:rsid w:val="01CFF62D"/>
    <w:rsid w:val="01D1B97D"/>
    <w:rsid w:val="01D5BAED"/>
    <w:rsid w:val="01E2CD69"/>
    <w:rsid w:val="01E95146"/>
    <w:rsid w:val="01ECA529"/>
    <w:rsid w:val="01EFCD1D"/>
    <w:rsid w:val="01F2084C"/>
    <w:rsid w:val="01F28930"/>
    <w:rsid w:val="01F3B2F9"/>
    <w:rsid w:val="01F82136"/>
    <w:rsid w:val="01F902FD"/>
    <w:rsid w:val="01FC3ADB"/>
    <w:rsid w:val="01FDC1CD"/>
    <w:rsid w:val="01FEE0A5"/>
    <w:rsid w:val="01FF844B"/>
    <w:rsid w:val="02034682"/>
    <w:rsid w:val="02038548"/>
    <w:rsid w:val="0218ED7C"/>
    <w:rsid w:val="021ACF45"/>
    <w:rsid w:val="021E3E73"/>
    <w:rsid w:val="021E86AD"/>
    <w:rsid w:val="022736EA"/>
    <w:rsid w:val="022AF74F"/>
    <w:rsid w:val="022BD2AB"/>
    <w:rsid w:val="022C2E0C"/>
    <w:rsid w:val="02310951"/>
    <w:rsid w:val="023724A3"/>
    <w:rsid w:val="02384007"/>
    <w:rsid w:val="02394EDC"/>
    <w:rsid w:val="023D210F"/>
    <w:rsid w:val="023D65A1"/>
    <w:rsid w:val="023F3829"/>
    <w:rsid w:val="02424579"/>
    <w:rsid w:val="0247C577"/>
    <w:rsid w:val="024D4950"/>
    <w:rsid w:val="02558432"/>
    <w:rsid w:val="02572CB9"/>
    <w:rsid w:val="025967A5"/>
    <w:rsid w:val="025BA3B3"/>
    <w:rsid w:val="0265580F"/>
    <w:rsid w:val="026E7798"/>
    <w:rsid w:val="02712E7F"/>
    <w:rsid w:val="0277625E"/>
    <w:rsid w:val="027897DC"/>
    <w:rsid w:val="02894C52"/>
    <w:rsid w:val="028C91A8"/>
    <w:rsid w:val="029666C4"/>
    <w:rsid w:val="029A8CC3"/>
    <w:rsid w:val="029BE6EB"/>
    <w:rsid w:val="029FCAF1"/>
    <w:rsid w:val="02A09AD1"/>
    <w:rsid w:val="02AD927B"/>
    <w:rsid w:val="02B2EA2C"/>
    <w:rsid w:val="02B3381D"/>
    <w:rsid w:val="02B42DCD"/>
    <w:rsid w:val="02B74E56"/>
    <w:rsid w:val="02B9B51C"/>
    <w:rsid w:val="02BA37D9"/>
    <w:rsid w:val="02BBD1D0"/>
    <w:rsid w:val="02BC39A2"/>
    <w:rsid w:val="02BCA5EA"/>
    <w:rsid w:val="02C7E8BA"/>
    <w:rsid w:val="02CA47EF"/>
    <w:rsid w:val="02CADDAD"/>
    <w:rsid w:val="02CD50FE"/>
    <w:rsid w:val="02D1ACD2"/>
    <w:rsid w:val="02D46B18"/>
    <w:rsid w:val="02E39AA3"/>
    <w:rsid w:val="02EAB5A6"/>
    <w:rsid w:val="02EAC240"/>
    <w:rsid w:val="02EC8445"/>
    <w:rsid w:val="02EF0D1E"/>
    <w:rsid w:val="02EF325D"/>
    <w:rsid w:val="02F05C7C"/>
    <w:rsid w:val="02F58E4F"/>
    <w:rsid w:val="02F7ACD1"/>
    <w:rsid w:val="030B2A39"/>
    <w:rsid w:val="030C5E60"/>
    <w:rsid w:val="030FE8C5"/>
    <w:rsid w:val="0310BFB9"/>
    <w:rsid w:val="0312702E"/>
    <w:rsid w:val="0313B214"/>
    <w:rsid w:val="0314D0E7"/>
    <w:rsid w:val="0317C958"/>
    <w:rsid w:val="031E8813"/>
    <w:rsid w:val="0321A169"/>
    <w:rsid w:val="03231069"/>
    <w:rsid w:val="03235D54"/>
    <w:rsid w:val="0323C688"/>
    <w:rsid w:val="0323C924"/>
    <w:rsid w:val="0323F9B0"/>
    <w:rsid w:val="0324996C"/>
    <w:rsid w:val="0327F5D6"/>
    <w:rsid w:val="032A6618"/>
    <w:rsid w:val="032BE4A7"/>
    <w:rsid w:val="0331D86A"/>
    <w:rsid w:val="0331F134"/>
    <w:rsid w:val="03322C7A"/>
    <w:rsid w:val="0335B612"/>
    <w:rsid w:val="033643D4"/>
    <w:rsid w:val="03365169"/>
    <w:rsid w:val="0337A629"/>
    <w:rsid w:val="0344775E"/>
    <w:rsid w:val="034F59DD"/>
    <w:rsid w:val="0350524C"/>
    <w:rsid w:val="035103EF"/>
    <w:rsid w:val="0351CF98"/>
    <w:rsid w:val="0354DF5F"/>
    <w:rsid w:val="035D9FEA"/>
    <w:rsid w:val="036116F7"/>
    <w:rsid w:val="0362D337"/>
    <w:rsid w:val="0362FA2C"/>
    <w:rsid w:val="036714A0"/>
    <w:rsid w:val="03676168"/>
    <w:rsid w:val="0372F024"/>
    <w:rsid w:val="0377282A"/>
    <w:rsid w:val="037B9192"/>
    <w:rsid w:val="037FE8A4"/>
    <w:rsid w:val="03845289"/>
    <w:rsid w:val="0384B55A"/>
    <w:rsid w:val="0386C420"/>
    <w:rsid w:val="0387D0BA"/>
    <w:rsid w:val="038B5597"/>
    <w:rsid w:val="038D9A80"/>
    <w:rsid w:val="038EDAE0"/>
    <w:rsid w:val="0394E0B9"/>
    <w:rsid w:val="03974D08"/>
    <w:rsid w:val="039D2AA6"/>
    <w:rsid w:val="039F1FFB"/>
    <w:rsid w:val="03A1B636"/>
    <w:rsid w:val="03A2E22E"/>
    <w:rsid w:val="03A372D1"/>
    <w:rsid w:val="03A5DC7E"/>
    <w:rsid w:val="03AB983D"/>
    <w:rsid w:val="03AD6344"/>
    <w:rsid w:val="03B0FED7"/>
    <w:rsid w:val="03B21E9D"/>
    <w:rsid w:val="03B2A1F8"/>
    <w:rsid w:val="03B47742"/>
    <w:rsid w:val="03C43808"/>
    <w:rsid w:val="03C4EBBF"/>
    <w:rsid w:val="03C68296"/>
    <w:rsid w:val="03C71ECC"/>
    <w:rsid w:val="03C8B29F"/>
    <w:rsid w:val="03C91AA9"/>
    <w:rsid w:val="03CCD3E7"/>
    <w:rsid w:val="03D19D7D"/>
    <w:rsid w:val="03D305EE"/>
    <w:rsid w:val="03D63B77"/>
    <w:rsid w:val="03D709C4"/>
    <w:rsid w:val="03D73847"/>
    <w:rsid w:val="03D74DAB"/>
    <w:rsid w:val="03D8D79B"/>
    <w:rsid w:val="03DB8126"/>
    <w:rsid w:val="03E0E33D"/>
    <w:rsid w:val="03E44778"/>
    <w:rsid w:val="03E62B64"/>
    <w:rsid w:val="03E6D493"/>
    <w:rsid w:val="03E77689"/>
    <w:rsid w:val="03E90CBE"/>
    <w:rsid w:val="03E934B4"/>
    <w:rsid w:val="03E9ABCF"/>
    <w:rsid w:val="03E9E1B8"/>
    <w:rsid w:val="03F6C105"/>
    <w:rsid w:val="03F85C68"/>
    <w:rsid w:val="03F90A39"/>
    <w:rsid w:val="0400C4DD"/>
    <w:rsid w:val="040807E9"/>
    <w:rsid w:val="040887A3"/>
    <w:rsid w:val="0412A13C"/>
    <w:rsid w:val="041652F9"/>
    <w:rsid w:val="041B353F"/>
    <w:rsid w:val="041D0746"/>
    <w:rsid w:val="042254C8"/>
    <w:rsid w:val="04290E26"/>
    <w:rsid w:val="042A47AE"/>
    <w:rsid w:val="042ABDBE"/>
    <w:rsid w:val="042B03D5"/>
    <w:rsid w:val="042E1C3C"/>
    <w:rsid w:val="042F506E"/>
    <w:rsid w:val="0431E365"/>
    <w:rsid w:val="043D791B"/>
    <w:rsid w:val="043FE7BB"/>
    <w:rsid w:val="0441133C"/>
    <w:rsid w:val="0444109F"/>
    <w:rsid w:val="0459486C"/>
    <w:rsid w:val="0459F45C"/>
    <w:rsid w:val="045B23BC"/>
    <w:rsid w:val="045C8819"/>
    <w:rsid w:val="0463145D"/>
    <w:rsid w:val="046408A5"/>
    <w:rsid w:val="0468FAD9"/>
    <w:rsid w:val="046A4572"/>
    <w:rsid w:val="046D0763"/>
    <w:rsid w:val="046F3074"/>
    <w:rsid w:val="046F6E5F"/>
    <w:rsid w:val="0479AD7B"/>
    <w:rsid w:val="047ACBA3"/>
    <w:rsid w:val="047B8BDE"/>
    <w:rsid w:val="0480DC59"/>
    <w:rsid w:val="04813583"/>
    <w:rsid w:val="0483F436"/>
    <w:rsid w:val="0484B6FE"/>
    <w:rsid w:val="048B05F0"/>
    <w:rsid w:val="048CA516"/>
    <w:rsid w:val="048FBBDD"/>
    <w:rsid w:val="04938847"/>
    <w:rsid w:val="0494ACEA"/>
    <w:rsid w:val="04964A65"/>
    <w:rsid w:val="049C5964"/>
    <w:rsid w:val="04A12EC5"/>
    <w:rsid w:val="04A1B27A"/>
    <w:rsid w:val="04A5B4EF"/>
    <w:rsid w:val="04A61F07"/>
    <w:rsid w:val="04AA77A3"/>
    <w:rsid w:val="04AABBDE"/>
    <w:rsid w:val="04ABC404"/>
    <w:rsid w:val="04AED0DF"/>
    <w:rsid w:val="04B3893D"/>
    <w:rsid w:val="04B93852"/>
    <w:rsid w:val="04B9F103"/>
    <w:rsid w:val="04BBD766"/>
    <w:rsid w:val="04BE84CE"/>
    <w:rsid w:val="04BF3819"/>
    <w:rsid w:val="04BFA72B"/>
    <w:rsid w:val="04C17658"/>
    <w:rsid w:val="04C60A2E"/>
    <w:rsid w:val="04C97C7E"/>
    <w:rsid w:val="04D5EA0E"/>
    <w:rsid w:val="04D7FD8B"/>
    <w:rsid w:val="04DDA6F3"/>
    <w:rsid w:val="04E14161"/>
    <w:rsid w:val="04E934D2"/>
    <w:rsid w:val="04EA98A5"/>
    <w:rsid w:val="04EB84E3"/>
    <w:rsid w:val="04ECB99F"/>
    <w:rsid w:val="04ED9626"/>
    <w:rsid w:val="04EFB406"/>
    <w:rsid w:val="04F02D86"/>
    <w:rsid w:val="04F14874"/>
    <w:rsid w:val="04F233BC"/>
    <w:rsid w:val="04F37979"/>
    <w:rsid w:val="04F5139B"/>
    <w:rsid w:val="04FD1CF7"/>
    <w:rsid w:val="04FF9571"/>
    <w:rsid w:val="05023A74"/>
    <w:rsid w:val="05066B43"/>
    <w:rsid w:val="05084B7E"/>
    <w:rsid w:val="0509D1C7"/>
    <w:rsid w:val="050DA234"/>
    <w:rsid w:val="051236F4"/>
    <w:rsid w:val="0512FBE7"/>
    <w:rsid w:val="051487C7"/>
    <w:rsid w:val="05166E91"/>
    <w:rsid w:val="0516E0A6"/>
    <w:rsid w:val="05178B51"/>
    <w:rsid w:val="051B5513"/>
    <w:rsid w:val="051FF2EC"/>
    <w:rsid w:val="05238899"/>
    <w:rsid w:val="0525C6F9"/>
    <w:rsid w:val="052629FD"/>
    <w:rsid w:val="052A1F2B"/>
    <w:rsid w:val="05364DE5"/>
    <w:rsid w:val="0536BFDA"/>
    <w:rsid w:val="053DF326"/>
    <w:rsid w:val="054135E6"/>
    <w:rsid w:val="05437342"/>
    <w:rsid w:val="0543ADB3"/>
    <w:rsid w:val="054D13E5"/>
    <w:rsid w:val="055417CD"/>
    <w:rsid w:val="055944B1"/>
    <w:rsid w:val="055F4BE8"/>
    <w:rsid w:val="05668238"/>
    <w:rsid w:val="056BE37C"/>
    <w:rsid w:val="056DFC66"/>
    <w:rsid w:val="056E8930"/>
    <w:rsid w:val="056F4173"/>
    <w:rsid w:val="056F8532"/>
    <w:rsid w:val="0572438A"/>
    <w:rsid w:val="0575CA3F"/>
    <w:rsid w:val="05787DD0"/>
    <w:rsid w:val="05807B5D"/>
    <w:rsid w:val="0582228C"/>
    <w:rsid w:val="058652D9"/>
    <w:rsid w:val="05867466"/>
    <w:rsid w:val="0586A383"/>
    <w:rsid w:val="058AF463"/>
    <w:rsid w:val="058F34B5"/>
    <w:rsid w:val="05924EB8"/>
    <w:rsid w:val="05992EC7"/>
    <w:rsid w:val="059D4D31"/>
    <w:rsid w:val="059D9A04"/>
    <w:rsid w:val="05A38B5F"/>
    <w:rsid w:val="05A7F742"/>
    <w:rsid w:val="05A89296"/>
    <w:rsid w:val="05A92E7E"/>
    <w:rsid w:val="05ADCF49"/>
    <w:rsid w:val="05AE3672"/>
    <w:rsid w:val="05AF0766"/>
    <w:rsid w:val="05B0EAC8"/>
    <w:rsid w:val="05B8EE04"/>
    <w:rsid w:val="05BCAE5A"/>
    <w:rsid w:val="05C2C69F"/>
    <w:rsid w:val="05C5F013"/>
    <w:rsid w:val="05D13E2F"/>
    <w:rsid w:val="05D20878"/>
    <w:rsid w:val="05D375EE"/>
    <w:rsid w:val="05D3DC5F"/>
    <w:rsid w:val="05D409C5"/>
    <w:rsid w:val="05D43141"/>
    <w:rsid w:val="05D4D400"/>
    <w:rsid w:val="05D9F001"/>
    <w:rsid w:val="05DC7B21"/>
    <w:rsid w:val="05E21276"/>
    <w:rsid w:val="05E52265"/>
    <w:rsid w:val="05EA5EBD"/>
    <w:rsid w:val="05F17207"/>
    <w:rsid w:val="05F89666"/>
    <w:rsid w:val="05FB6100"/>
    <w:rsid w:val="06013219"/>
    <w:rsid w:val="060300DF"/>
    <w:rsid w:val="060733B2"/>
    <w:rsid w:val="0608EF81"/>
    <w:rsid w:val="060C4B10"/>
    <w:rsid w:val="060D475D"/>
    <w:rsid w:val="060DF253"/>
    <w:rsid w:val="060E8AE8"/>
    <w:rsid w:val="0613291E"/>
    <w:rsid w:val="06136BC3"/>
    <w:rsid w:val="0613EAB2"/>
    <w:rsid w:val="06173F99"/>
    <w:rsid w:val="06176733"/>
    <w:rsid w:val="061922A7"/>
    <w:rsid w:val="061AC5E9"/>
    <w:rsid w:val="061D05E4"/>
    <w:rsid w:val="06231BAC"/>
    <w:rsid w:val="062744D1"/>
    <w:rsid w:val="062867DE"/>
    <w:rsid w:val="062EF198"/>
    <w:rsid w:val="06317941"/>
    <w:rsid w:val="06320788"/>
    <w:rsid w:val="06352D53"/>
    <w:rsid w:val="063810C3"/>
    <w:rsid w:val="063A051B"/>
    <w:rsid w:val="063A33B2"/>
    <w:rsid w:val="063F9EFC"/>
    <w:rsid w:val="0645F030"/>
    <w:rsid w:val="064A3263"/>
    <w:rsid w:val="064FFE14"/>
    <w:rsid w:val="0659FB14"/>
    <w:rsid w:val="0660FA39"/>
    <w:rsid w:val="06670D90"/>
    <w:rsid w:val="0668ACFF"/>
    <w:rsid w:val="0669A2CD"/>
    <w:rsid w:val="066ADE7B"/>
    <w:rsid w:val="066D56D4"/>
    <w:rsid w:val="067028EA"/>
    <w:rsid w:val="06705AE1"/>
    <w:rsid w:val="06742A82"/>
    <w:rsid w:val="067B36E2"/>
    <w:rsid w:val="067B4E7E"/>
    <w:rsid w:val="067F20E5"/>
    <w:rsid w:val="068206BB"/>
    <w:rsid w:val="06876280"/>
    <w:rsid w:val="068D91B7"/>
    <w:rsid w:val="0691C0A7"/>
    <w:rsid w:val="0692CD97"/>
    <w:rsid w:val="0694FA3E"/>
    <w:rsid w:val="06969572"/>
    <w:rsid w:val="06983FD7"/>
    <w:rsid w:val="069C4BEB"/>
    <w:rsid w:val="069C5430"/>
    <w:rsid w:val="069D097D"/>
    <w:rsid w:val="06A05896"/>
    <w:rsid w:val="06AA0C9A"/>
    <w:rsid w:val="06AB651E"/>
    <w:rsid w:val="06AB8471"/>
    <w:rsid w:val="06ABE1CC"/>
    <w:rsid w:val="06B248E5"/>
    <w:rsid w:val="06B29044"/>
    <w:rsid w:val="06B38AB0"/>
    <w:rsid w:val="06BD41B4"/>
    <w:rsid w:val="06BFB881"/>
    <w:rsid w:val="06C30F37"/>
    <w:rsid w:val="06C6F434"/>
    <w:rsid w:val="06C75075"/>
    <w:rsid w:val="06C99583"/>
    <w:rsid w:val="06CC2661"/>
    <w:rsid w:val="06CDACA0"/>
    <w:rsid w:val="06D3D2E8"/>
    <w:rsid w:val="06D493D3"/>
    <w:rsid w:val="06D65C63"/>
    <w:rsid w:val="06D6A6AD"/>
    <w:rsid w:val="06D97183"/>
    <w:rsid w:val="06DA658F"/>
    <w:rsid w:val="06DCF8F8"/>
    <w:rsid w:val="06E59B0F"/>
    <w:rsid w:val="06E5CE04"/>
    <w:rsid w:val="06E5EFDD"/>
    <w:rsid w:val="06E62935"/>
    <w:rsid w:val="06E67BCE"/>
    <w:rsid w:val="06E91431"/>
    <w:rsid w:val="06EA3BBB"/>
    <w:rsid w:val="06F0BABC"/>
    <w:rsid w:val="06F634C6"/>
    <w:rsid w:val="06FCC724"/>
    <w:rsid w:val="06FFB57B"/>
    <w:rsid w:val="07007507"/>
    <w:rsid w:val="0701566D"/>
    <w:rsid w:val="070474A9"/>
    <w:rsid w:val="0709CCC7"/>
    <w:rsid w:val="070CC60A"/>
    <w:rsid w:val="0711757D"/>
    <w:rsid w:val="0711C12D"/>
    <w:rsid w:val="07155501"/>
    <w:rsid w:val="0716583A"/>
    <w:rsid w:val="071BEDEE"/>
    <w:rsid w:val="0722A1D5"/>
    <w:rsid w:val="0724540B"/>
    <w:rsid w:val="0726A47B"/>
    <w:rsid w:val="0726C4C4"/>
    <w:rsid w:val="0731B5C2"/>
    <w:rsid w:val="073531DE"/>
    <w:rsid w:val="073663FA"/>
    <w:rsid w:val="0737F19A"/>
    <w:rsid w:val="073E3E52"/>
    <w:rsid w:val="073FA655"/>
    <w:rsid w:val="0740E490"/>
    <w:rsid w:val="0743CEBC"/>
    <w:rsid w:val="07455516"/>
    <w:rsid w:val="074741CA"/>
    <w:rsid w:val="07495381"/>
    <w:rsid w:val="07499F50"/>
    <w:rsid w:val="074EA93D"/>
    <w:rsid w:val="074EE9CF"/>
    <w:rsid w:val="075B3DE7"/>
    <w:rsid w:val="075FA98E"/>
    <w:rsid w:val="07603833"/>
    <w:rsid w:val="0766B3C4"/>
    <w:rsid w:val="0768F364"/>
    <w:rsid w:val="076E7421"/>
    <w:rsid w:val="077A75C9"/>
    <w:rsid w:val="077F5400"/>
    <w:rsid w:val="07803AD1"/>
    <w:rsid w:val="078350EC"/>
    <w:rsid w:val="07854DDA"/>
    <w:rsid w:val="07895005"/>
    <w:rsid w:val="078BFB89"/>
    <w:rsid w:val="07955AD4"/>
    <w:rsid w:val="079BD27A"/>
    <w:rsid w:val="07A0745D"/>
    <w:rsid w:val="07A1E266"/>
    <w:rsid w:val="07A2EA8A"/>
    <w:rsid w:val="07A6FA48"/>
    <w:rsid w:val="07A8C493"/>
    <w:rsid w:val="07B65D55"/>
    <w:rsid w:val="07B7AED1"/>
    <w:rsid w:val="07BB4E1D"/>
    <w:rsid w:val="07BE915F"/>
    <w:rsid w:val="07C70D58"/>
    <w:rsid w:val="07CDE029"/>
    <w:rsid w:val="07CE652B"/>
    <w:rsid w:val="07CFAE8F"/>
    <w:rsid w:val="07D42C61"/>
    <w:rsid w:val="07D5CE1E"/>
    <w:rsid w:val="07DD1691"/>
    <w:rsid w:val="07DE894F"/>
    <w:rsid w:val="07DED308"/>
    <w:rsid w:val="07EFE6B0"/>
    <w:rsid w:val="07FDB5D3"/>
    <w:rsid w:val="07FF2120"/>
    <w:rsid w:val="08002A36"/>
    <w:rsid w:val="0800B560"/>
    <w:rsid w:val="08040F86"/>
    <w:rsid w:val="0808AF17"/>
    <w:rsid w:val="080ADC8A"/>
    <w:rsid w:val="0811A437"/>
    <w:rsid w:val="0813DE6A"/>
    <w:rsid w:val="0815B1A1"/>
    <w:rsid w:val="08179A48"/>
    <w:rsid w:val="081844B9"/>
    <w:rsid w:val="081ABAFB"/>
    <w:rsid w:val="081B2EE8"/>
    <w:rsid w:val="081CB65D"/>
    <w:rsid w:val="08210957"/>
    <w:rsid w:val="08260939"/>
    <w:rsid w:val="082B887C"/>
    <w:rsid w:val="0832DCD8"/>
    <w:rsid w:val="08384B90"/>
    <w:rsid w:val="083CCC02"/>
    <w:rsid w:val="083D970F"/>
    <w:rsid w:val="0842BB18"/>
    <w:rsid w:val="0845A8EC"/>
    <w:rsid w:val="084AF0BE"/>
    <w:rsid w:val="084AF1C6"/>
    <w:rsid w:val="084EA035"/>
    <w:rsid w:val="08536805"/>
    <w:rsid w:val="0855FF08"/>
    <w:rsid w:val="0863216C"/>
    <w:rsid w:val="08644485"/>
    <w:rsid w:val="0865A2AE"/>
    <w:rsid w:val="0866430E"/>
    <w:rsid w:val="086737B0"/>
    <w:rsid w:val="08727B13"/>
    <w:rsid w:val="0875E19F"/>
    <w:rsid w:val="087729B5"/>
    <w:rsid w:val="087A0574"/>
    <w:rsid w:val="087A2C98"/>
    <w:rsid w:val="087D2B05"/>
    <w:rsid w:val="087F94A2"/>
    <w:rsid w:val="088987F8"/>
    <w:rsid w:val="088DB6D5"/>
    <w:rsid w:val="088DC6E5"/>
    <w:rsid w:val="08943617"/>
    <w:rsid w:val="0895EF33"/>
    <w:rsid w:val="08972E5C"/>
    <w:rsid w:val="08990680"/>
    <w:rsid w:val="089AF4EB"/>
    <w:rsid w:val="089D6F22"/>
    <w:rsid w:val="08AD5540"/>
    <w:rsid w:val="08AFC945"/>
    <w:rsid w:val="08B04863"/>
    <w:rsid w:val="08B39BB5"/>
    <w:rsid w:val="08B60E7A"/>
    <w:rsid w:val="08C1B136"/>
    <w:rsid w:val="08C20EB2"/>
    <w:rsid w:val="08C21D11"/>
    <w:rsid w:val="08C3E079"/>
    <w:rsid w:val="08CE5D6F"/>
    <w:rsid w:val="08D2345B"/>
    <w:rsid w:val="08D3EF86"/>
    <w:rsid w:val="08DA7AE2"/>
    <w:rsid w:val="08DA9BB8"/>
    <w:rsid w:val="08DC1360"/>
    <w:rsid w:val="08EAC07E"/>
    <w:rsid w:val="08EEF544"/>
    <w:rsid w:val="08F04C34"/>
    <w:rsid w:val="08F0A5EA"/>
    <w:rsid w:val="08F47F77"/>
    <w:rsid w:val="08F810A3"/>
    <w:rsid w:val="08F8C8AD"/>
    <w:rsid w:val="08FA026F"/>
    <w:rsid w:val="090079FC"/>
    <w:rsid w:val="0904C3C5"/>
    <w:rsid w:val="0906F50F"/>
    <w:rsid w:val="0909B723"/>
    <w:rsid w:val="090B9938"/>
    <w:rsid w:val="09102792"/>
    <w:rsid w:val="0914B15B"/>
    <w:rsid w:val="091A0F6B"/>
    <w:rsid w:val="091F3C77"/>
    <w:rsid w:val="0921E15A"/>
    <w:rsid w:val="0922ECA6"/>
    <w:rsid w:val="09239DA1"/>
    <w:rsid w:val="0930C556"/>
    <w:rsid w:val="09312604"/>
    <w:rsid w:val="0933AF33"/>
    <w:rsid w:val="0933C383"/>
    <w:rsid w:val="093A645A"/>
    <w:rsid w:val="093D1453"/>
    <w:rsid w:val="093DFB58"/>
    <w:rsid w:val="093E643A"/>
    <w:rsid w:val="0941AB9C"/>
    <w:rsid w:val="09430930"/>
    <w:rsid w:val="0947226E"/>
    <w:rsid w:val="094D1083"/>
    <w:rsid w:val="094F8EF9"/>
    <w:rsid w:val="0955E6CC"/>
    <w:rsid w:val="095FFCD3"/>
    <w:rsid w:val="09600E4C"/>
    <w:rsid w:val="09614039"/>
    <w:rsid w:val="09643A92"/>
    <w:rsid w:val="0964F29D"/>
    <w:rsid w:val="0967199C"/>
    <w:rsid w:val="0967A914"/>
    <w:rsid w:val="0968BD30"/>
    <w:rsid w:val="0968FCDD"/>
    <w:rsid w:val="09786A64"/>
    <w:rsid w:val="0979B290"/>
    <w:rsid w:val="0980526E"/>
    <w:rsid w:val="0981534E"/>
    <w:rsid w:val="0981BA8B"/>
    <w:rsid w:val="0988E79F"/>
    <w:rsid w:val="0997C44E"/>
    <w:rsid w:val="0998C11F"/>
    <w:rsid w:val="09997C34"/>
    <w:rsid w:val="099B1BD5"/>
    <w:rsid w:val="099B2E01"/>
    <w:rsid w:val="099D22AC"/>
    <w:rsid w:val="099D42FA"/>
    <w:rsid w:val="099F2D84"/>
    <w:rsid w:val="09A089BA"/>
    <w:rsid w:val="09A7CE2D"/>
    <w:rsid w:val="09A851C2"/>
    <w:rsid w:val="09B400B9"/>
    <w:rsid w:val="09B8DA95"/>
    <w:rsid w:val="09BA3BCE"/>
    <w:rsid w:val="09BFA199"/>
    <w:rsid w:val="09C30037"/>
    <w:rsid w:val="09C61BB8"/>
    <w:rsid w:val="09CEB600"/>
    <w:rsid w:val="09DA09FC"/>
    <w:rsid w:val="09DA1B74"/>
    <w:rsid w:val="09DAA356"/>
    <w:rsid w:val="09DCDEF4"/>
    <w:rsid w:val="09DD4C53"/>
    <w:rsid w:val="09E114D3"/>
    <w:rsid w:val="09E736DD"/>
    <w:rsid w:val="09EAC0F0"/>
    <w:rsid w:val="09EBC8E3"/>
    <w:rsid w:val="09F3B614"/>
    <w:rsid w:val="09F4DA01"/>
    <w:rsid w:val="09F5E566"/>
    <w:rsid w:val="09F68C1E"/>
    <w:rsid w:val="09F7C27B"/>
    <w:rsid w:val="09FCB524"/>
    <w:rsid w:val="0A072DA8"/>
    <w:rsid w:val="0A07C4F4"/>
    <w:rsid w:val="0A0A5ADB"/>
    <w:rsid w:val="0A0E825F"/>
    <w:rsid w:val="0A0EDD21"/>
    <w:rsid w:val="0A150BBD"/>
    <w:rsid w:val="0A15A32A"/>
    <w:rsid w:val="0A15F630"/>
    <w:rsid w:val="0A1B0F9D"/>
    <w:rsid w:val="0A1BB95D"/>
    <w:rsid w:val="0A1C67D0"/>
    <w:rsid w:val="0A1D9113"/>
    <w:rsid w:val="0A20350F"/>
    <w:rsid w:val="0A246785"/>
    <w:rsid w:val="0A342D43"/>
    <w:rsid w:val="0A3B921F"/>
    <w:rsid w:val="0A3ECDB9"/>
    <w:rsid w:val="0A42437A"/>
    <w:rsid w:val="0A426671"/>
    <w:rsid w:val="0A4306C4"/>
    <w:rsid w:val="0A47B028"/>
    <w:rsid w:val="0A4A6C93"/>
    <w:rsid w:val="0A4B309C"/>
    <w:rsid w:val="0A4FBA95"/>
    <w:rsid w:val="0A544914"/>
    <w:rsid w:val="0A5E6586"/>
    <w:rsid w:val="0A5FD20F"/>
    <w:rsid w:val="0A63C27D"/>
    <w:rsid w:val="0A6592F1"/>
    <w:rsid w:val="0A680B80"/>
    <w:rsid w:val="0A689DFF"/>
    <w:rsid w:val="0A6C4584"/>
    <w:rsid w:val="0A6F6961"/>
    <w:rsid w:val="0A71CE74"/>
    <w:rsid w:val="0A7572AE"/>
    <w:rsid w:val="0A779740"/>
    <w:rsid w:val="0A84CC76"/>
    <w:rsid w:val="0A8AB9FA"/>
    <w:rsid w:val="0A8B4E37"/>
    <w:rsid w:val="0A8C3358"/>
    <w:rsid w:val="0A9164D1"/>
    <w:rsid w:val="0A91AE1C"/>
    <w:rsid w:val="0A933418"/>
    <w:rsid w:val="0A959ADF"/>
    <w:rsid w:val="0A95DB1E"/>
    <w:rsid w:val="0A96A0E8"/>
    <w:rsid w:val="0A96AFFF"/>
    <w:rsid w:val="0A971278"/>
    <w:rsid w:val="0A98F635"/>
    <w:rsid w:val="0A999668"/>
    <w:rsid w:val="0A9D5A3F"/>
    <w:rsid w:val="0A9D871C"/>
    <w:rsid w:val="0AA3D145"/>
    <w:rsid w:val="0AA661ED"/>
    <w:rsid w:val="0AA78025"/>
    <w:rsid w:val="0AA8B55D"/>
    <w:rsid w:val="0AA8D06D"/>
    <w:rsid w:val="0AA9FFD1"/>
    <w:rsid w:val="0AAAF311"/>
    <w:rsid w:val="0ABBF8BA"/>
    <w:rsid w:val="0AC213F8"/>
    <w:rsid w:val="0AC2E0F0"/>
    <w:rsid w:val="0AC48DD8"/>
    <w:rsid w:val="0AC55AA1"/>
    <w:rsid w:val="0AC6DE1C"/>
    <w:rsid w:val="0AC8ED7C"/>
    <w:rsid w:val="0ACA9393"/>
    <w:rsid w:val="0ACB03CA"/>
    <w:rsid w:val="0ACC6E29"/>
    <w:rsid w:val="0ACF93E4"/>
    <w:rsid w:val="0ACFF57D"/>
    <w:rsid w:val="0AD19246"/>
    <w:rsid w:val="0AD236B7"/>
    <w:rsid w:val="0AD23942"/>
    <w:rsid w:val="0AD2571C"/>
    <w:rsid w:val="0AD31C14"/>
    <w:rsid w:val="0AD4B87F"/>
    <w:rsid w:val="0AD6BA44"/>
    <w:rsid w:val="0AD9C656"/>
    <w:rsid w:val="0ADDB9CA"/>
    <w:rsid w:val="0ADE9CE5"/>
    <w:rsid w:val="0AEF2920"/>
    <w:rsid w:val="0AEF75CF"/>
    <w:rsid w:val="0AF45B32"/>
    <w:rsid w:val="0AFCCC33"/>
    <w:rsid w:val="0B02EFC8"/>
    <w:rsid w:val="0B11E831"/>
    <w:rsid w:val="0B138E82"/>
    <w:rsid w:val="0B1AA897"/>
    <w:rsid w:val="0B21DCBB"/>
    <w:rsid w:val="0B2359BD"/>
    <w:rsid w:val="0B2610F6"/>
    <w:rsid w:val="0B2AA643"/>
    <w:rsid w:val="0B2AD668"/>
    <w:rsid w:val="0B306470"/>
    <w:rsid w:val="0B30688F"/>
    <w:rsid w:val="0B35F1BD"/>
    <w:rsid w:val="0B369D2F"/>
    <w:rsid w:val="0B45D98D"/>
    <w:rsid w:val="0B48624C"/>
    <w:rsid w:val="0B4B0B86"/>
    <w:rsid w:val="0B4D7085"/>
    <w:rsid w:val="0B4E741A"/>
    <w:rsid w:val="0B507F2A"/>
    <w:rsid w:val="0B519174"/>
    <w:rsid w:val="0B533D5F"/>
    <w:rsid w:val="0B54BCBF"/>
    <w:rsid w:val="0B559075"/>
    <w:rsid w:val="0B59CE83"/>
    <w:rsid w:val="0B62E1CE"/>
    <w:rsid w:val="0B65A4BA"/>
    <w:rsid w:val="0B68EA43"/>
    <w:rsid w:val="0B68F7AA"/>
    <w:rsid w:val="0B698C00"/>
    <w:rsid w:val="0B6B1139"/>
    <w:rsid w:val="0B6DBD34"/>
    <w:rsid w:val="0B736223"/>
    <w:rsid w:val="0B74CBC6"/>
    <w:rsid w:val="0B797698"/>
    <w:rsid w:val="0B7BB498"/>
    <w:rsid w:val="0B7BBB11"/>
    <w:rsid w:val="0B816902"/>
    <w:rsid w:val="0B82E514"/>
    <w:rsid w:val="0B84AC9C"/>
    <w:rsid w:val="0B88C2B5"/>
    <w:rsid w:val="0B89ADAA"/>
    <w:rsid w:val="0B89C8CA"/>
    <w:rsid w:val="0B8B526B"/>
    <w:rsid w:val="0B8CEF40"/>
    <w:rsid w:val="0B8DE3C4"/>
    <w:rsid w:val="0B930DA1"/>
    <w:rsid w:val="0B947431"/>
    <w:rsid w:val="0B947ECF"/>
    <w:rsid w:val="0B95AB88"/>
    <w:rsid w:val="0B974719"/>
    <w:rsid w:val="0B97D697"/>
    <w:rsid w:val="0B985098"/>
    <w:rsid w:val="0B9BE0B0"/>
    <w:rsid w:val="0B9F8F48"/>
    <w:rsid w:val="0BA1F76B"/>
    <w:rsid w:val="0BA67524"/>
    <w:rsid w:val="0BA940A6"/>
    <w:rsid w:val="0BB49D0A"/>
    <w:rsid w:val="0BBC5569"/>
    <w:rsid w:val="0BBDACC2"/>
    <w:rsid w:val="0BC15580"/>
    <w:rsid w:val="0BC2FE1A"/>
    <w:rsid w:val="0BC59B0A"/>
    <w:rsid w:val="0BC67A42"/>
    <w:rsid w:val="0BC6B0C0"/>
    <w:rsid w:val="0BC93667"/>
    <w:rsid w:val="0BC9FCD2"/>
    <w:rsid w:val="0BCB3DF3"/>
    <w:rsid w:val="0BCC9A17"/>
    <w:rsid w:val="0BD1984B"/>
    <w:rsid w:val="0BD40D53"/>
    <w:rsid w:val="0BD9F220"/>
    <w:rsid w:val="0BE2A001"/>
    <w:rsid w:val="0BE819B8"/>
    <w:rsid w:val="0BEA60D5"/>
    <w:rsid w:val="0BEBBB7C"/>
    <w:rsid w:val="0BEC8635"/>
    <w:rsid w:val="0BED9BD9"/>
    <w:rsid w:val="0BEFAB9F"/>
    <w:rsid w:val="0BF0C2EB"/>
    <w:rsid w:val="0BF4711A"/>
    <w:rsid w:val="0BF5D5A4"/>
    <w:rsid w:val="0BFD2619"/>
    <w:rsid w:val="0BFDE4CF"/>
    <w:rsid w:val="0C02783F"/>
    <w:rsid w:val="0C0730BF"/>
    <w:rsid w:val="0C0AA24A"/>
    <w:rsid w:val="0C0D895A"/>
    <w:rsid w:val="0C13428A"/>
    <w:rsid w:val="0C16F4DE"/>
    <w:rsid w:val="0C1C0580"/>
    <w:rsid w:val="0C20C980"/>
    <w:rsid w:val="0C28BF2B"/>
    <w:rsid w:val="0C295D03"/>
    <w:rsid w:val="0C2A84D5"/>
    <w:rsid w:val="0C2C00AF"/>
    <w:rsid w:val="0C311A2C"/>
    <w:rsid w:val="0C362336"/>
    <w:rsid w:val="0C378EF7"/>
    <w:rsid w:val="0C3E4712"/>
    <w:rsid w:val="0C3EA74A"/>
    <w:rsid w:val="0C413455"/>
    <w:rsid w:val="0C465D8F"/>
    <w:rsid w:val="0C4A209B"/>
    <w:rsid w:val="0C4C96E8"/>
    <w:rsid w:val="0C4D97E8"/>
    <w:rsid w:val="0C5574FA"/>
    <w:rsid w:val="0C56DD39"/>
    <w:rsid w:val="0C5745CB"/>
    <w:rsid w:val="0C57A2F7"/>
    <w:rsid w:val="0C5A6EE7"/>
    <w:rsid w:val="0C675338"/>
    <w:rsid w:val="0C6E8144"/>
    <w:rsid w:val="0C753123"/>
    <w:rsid w:val="0C775B2A"/>
    <w:rsid w:val="0C7B823E"/>
    <w:rsid w:val="0C7E2A52"/>
    <w:rsid w:val="0C8303A3"/>
    <w:rsid w:val="0C855586"/>
    <w:rsid w:val="0C8C45CA"/>
    <w:rsid w:val="0C8FE879"/>
    <w:rsid w:val="0C903FA3"/>
    <w:rsid w:val="0C942C1B"/>
    <w:rsid w:val="0C953C2E"/>
    <w:rsid w:val="0CA6F72C"/>
    <w:rsid w:val="0CACD5C1"/>
    <w:rsid w:val="0CB19804"/>
    <w:rsid w:val="0CB2F4D5"/>
    <w:rsid w:val="0CB56E09"/>
    <w:rsid w:val="0CBD9FAD"/>
    <w:rsid w:val="0CBE934E"/>
    <w:rsid w:val="0CC78790"/>
    <w:rsid w:val="0CD07255"/>
    <w:rsid w:val="0CDAFA29"/>
    <w:rsid w:val="0CDB8247"/>
    <w:rsid w:val="0CDD5F02"/>
    <w:rsid w:val="0CDE89A6"/>
    <w:rsid w:val="0CE1247B"/>
    <w:rsid w:val="0CE1EE27"/>
    <w:rsid w:val="0CE20520"/>
    <w:rsid w:val="0CE7CA85"/>
    <w:rsid w:val="0CE83C49"/>
    <w:rsid w:val="0CEB2B4E"/>
    <w:rsid w:val="0CED0846"/>
    <w:rsid w:val="0CEDAD43"/>
    <w:rsid w:val="0CEE5000"/>
    <w:rsid w:val="0CF1BA86"/>
    <w:rsid w:val="0CF2494C"/>
    <w:rsid w:val="0CF2CA99"/>
    <w:rsid w:val="0D04720A"/>
    <w:rsid w:val="0D081830"/>
    <w:rsid w:val="0D090A77"/>
    <w:rsid w:val="0D09AE22"/>
    <w:rsid w:val="0D129210"/>
    <w:rsid w:val="0D136582"/>
    <w:rsid w:val="0D165A42"/>
    <w:rsid w:val="0D2ECCA9"/>
    <w:rsid w:val="0D34DF4B"/>
    <w:rsid w:val="0D4079E9"/>
    <w:rsid w:val="0D42530F"/>
    <w:rsid w:val="0D48D76F"/>
    <w:rsid w:val="0D4A1F1D"/>
    <w:rsid w:val="0D4A6ED7"/>
    <w:rsid w:val="0D4C69DD"/>
    <w:rsid w:val="0D4C72EA"/>
    <w:rsid w:val="0D4F4955"/>
    <w:rsid w:val="0D510534"/>
    <w:rsid w:val="0D54B695"/>
    <w:rsid w:val="0D577C6F"/>
    <w:rsid w:val="0D588104"/>
    <w:rsid w:val="0D603E38"/>
    <w:rsid w:val="0D623573"/>
    <w:rsid w:val="0D623D2C"/>
    <w:rsid w:val="0D628121"/>
    <w:rsid w:val="0D63A670"/>
    <w:rsid w:val="0D68326D"/>
    <w:rsid w:val="0D699747"/>
    <w:rsid w:val="0D711B48"/>
    <w:rsid w:val="0D7156D6"/>
    <w:rsid w:val="0D7332E1"/>
    <w:rsid w:val="0D79FA4B"/>
    <w:rsid w:val="0D7A69A2"/>
    <w:rsid w:val="0D7F196D"/>
    <w:rsid w:val="0D815ECC"/>
    <w:rsid w:val="0D83DA54"/>
    <w:rsid w:val="0D943722"/>
    <w:rsid w:val="0D9BA85B"/>
    <w:rsid w:val="0D9BFEB5"/>
    <w:rsid w:val="0D9D1108"/>
    <w:rsid w:val="0D9E29C4"/>
    <w:rsid w:val="0D9FFA55"/>
    <w:rsid w:val="0DA04117"/>
    <w:rsid w:val="0DA5CBE3"/>
    <w:rsid w:val="0DA8F010"/>
    <w:rsid w:val="0DB31040"/>
    <w:rsid w:val="0DB60D97"/>
    <w:rsid w:val="0DB6D226"/>
    <w:rsid w:val="0DBB0425"/>
    <w:rsid w:val="0DBDAE54"/>
    <w:rsid w:val="0DC369DF"/>
    <w:rsid w:val="0DC3B061"/>
    <w:rsid w:val="0DC4E966"/>
    <w:rsid w:val="0DC5F6F1"/>
    <w:rsid w:val="0DD20055"/>
    <w:rsid w:val="0DDB3AD0"/>
    <w:rsid w:val="0DE40812"/>
    <w:rsid w:val="0DE4A662"/>
    <w:rsid w:val="0DE5609E"/>
    <w:rsid w:val="0DE56759"/>
    <w:rsid w:val="0DE5BBCA"/>
    <w:rsid w:val="0DEB28A8"/>
    <w:rsid w:val="0DED4A88"/>
    <w:rsid w:val="0DF31486"/>
    <w:rsid w:val="0DF622BE"/>
    <w:rsid w:val="0DF7EEFF"/>
    <w:rsid w:val="0DFCE6D4"/>
    <w:rsid w:val="0DFDE2F3"/>
    <w:rsid w:val="0DFDE620"/>
    <w:rsid w:val="0DFDF4A5"/>
    <w:rsid w:val="0DFEB022"/>
    <w:rsid w:val="0E004F34"/>
    <w:rsid w:val="0E030D9E"/>
    <w:rsid w:val="0E032D54"/>
    <w:rsid w:val="0E04B33B"/>
    <w:rsid w:val="0E078E32"/>
    <w:rsid w:val="0E0CFCC9"/>
    <w:rsid w:val="0E0D8505"/>
    <w:rsid w:val="0E0D96C1"/>
    <w:rsid w:val="0E170F64"/>
    <w:rsid w:val="0E176E08"/>
    <w:rsid w:val="0E19633B"/>
    <w:rsid w:val="0E1DB5F8"/>
    <w:rsid w:val="0E1E5176"/>
    <w:rsid w:val="0E20A1F6"/>
    <w:rsid w:val="0E22E476"/>
    <w:rsid w:val="0E244ABB"/>
    <w:rsid w:val="0E244AE2"/>
    <w:rsid w:val="0E2817C9"/>
    <w:rsid w:val="0E2CE2F1"/>
    <w:rsid w:val="0E30A313"/>
    <w:rsid w:val="0E399BA6"/>
    <w:rsid w:val="0E3B8836"/>
    <w:rsid w:val="0E3D8AA0"/>
    <w:rsid w:val="0E3E547D"/>
    <w:rsid w:val="0E40604C"/>
    <w:rsid w:val="0E4969F3"/>
    <w:rsid w:val="0E5570FC"/>
    <w:rsid w:val="0E56A4D0"/>
    <w:rsid w:val="0E5C4B63"/>
    <w:rsid w:val="0E5C8AFC"/>
    <w:rsid w:val="0E5CD1F5"/>
    <w:rsid w:val="0E638174"/>
    <w:rsid w:val="0E64A4A7"/>
    <w:rsid w:val="0E653FEB"/>
    <w:rsid w:val="0E68D110"/>
    <w:rsid w:val="0E693C6A"/>
    <w:rsid w:val="0E6BA36A"/>
    <w:rsid w:val="0E6BF1D9"/>
    <w:rsid w:val="0E72A9DB"/>
    <w:rsid w:val="0E79E2A5"/>
    <w:rsid w:val="0E7C0481"/>
    <w:rsid w:val="0E87D844"/>
    <w:rsid w:val="0E88B329"/>
    <w:rsid w:val="0E899293"/>
    <w:rsid w:val="0E89D085"/>
    <w:rsid w:val="0E8A467C"/>
    <w:rsid w:val="0E8CFD8F"/>
    <w:rsid w:val="0E8E0196"/>
    <w:rsid w:val="0E8E0C7E"/>
    <w:rsid w:val="0E900BD4"/>
    <w:rsid w:val="0E9543EC"/>
    <w:rsid w:val="0E9784A8"/>
    <w:rsid w:val="0EA0D2F8"/>
    <w:rsid w:val="0EB20B22"/>
    <w:rsid w:val="0EB2254D"/>
    <w:rsid w:val="0EBDB50E"/>
    <w:rsid w:val="0EBF992E"/>
    <w:rsid w:val="0EC4E25C"/>
    <w:rsid w:val="0EC81631"/>
    <w:rsid w:val="0ECC399A"/>
    <w:rsid w:val="0ED828E8"/>
    <w:rsid w:val="0ED9C2F3"/>
    <w:rsid w:val="0EDDF8DC"/>
    <w:rsid w:val="0EE0C062"/>
    <w:rsid w:val="0EE17F70"/>
    <w:rsid w:val="0EE8B96F"/>
    <w:rsid w:val="0EE9A0E8"/>
    <w:rsid w:val="0EE9BDB8"/>
    <w:rsid w:val="0EF64A4C"/>
    <w:rsid w:val="0EF65BE6"/>
    <w:rsid w:val="0EF66B7B"/>
    <w:rsid w:val="0EF76D76"/>
    <w:rsid w:val="0F00D2F3"/>
    <w:rsid w:val="0F013EAA"/>
    <w:rsid w:val="0F0BEE2B"/>
    <w:rsid w:val="0F0D1E88"/>
    <w:rsid w:val="0F103AA4"/>
    <w:rsid w:val="0F11C412"/>
    <w:rsid w:val="0F1AB88A"/>
    <w:rsid w:val="0F1C0FAB"/>
    <w:rsid w:val="0F1E669E"/>
    <w:rsid w:val="0F26118F"/>
    <w:rsid w:val="0F274E89"/>
    <w:rsid w:val="0F2858DF"/>
    <w:rsid w:val="0F291FC9"/>
    <w:rsid w:val="0F2DF477"/>
    <w:rsid w:val="0F2FD639"/>
    <w:rsid w:val="0F3027DA"/>
    <w:rsid w:val="0F305B35"/>
    <w:rsid w:val="0F324396"/>
    <w:rsid w:val="0F325ACC"/>
    <w:rsid w:val="0F332BF5"/>
    <w:rsid w:val="0F3F15E4"/>
    <w:rsid w:val="0F41597C"/>
    <w:rsid w:val="0F45ECEA"/>
    <w:rsid w:val="0F472D44"/>
    <w:rsid w:val="0F4B46F7"/>
    <w:rsid w:val="0F50E833"/>
    <w:rsid w:val="0F5281C4"/>
    <w:rsid w:val="0F5B874C"/>
    <w:rsid w:val="0F652E8D"/>
    <w:rsid w:val="0F6A3266"/>
    <w:rsid w:val="0F6C22A6"/>
    <w:rsid w:val="0F6C4852"/>
    <w:rsid w:val="0F6DE8F2"/>
    <w:rsid w:val="0F6E0ADD"/>
    <w:rsid w:val="0F6FB61E"/>
    <w:rsid w:val="0F71604E"/>
    <w:rsid w:val="0F76E9B6"/>
    <w:rsid w:val="0F7A7E55"/>
    <w:rsid w:val="0F892126"/>
    <w:rsid w:val="0F9196B2"/>
    <w:rsid w:val="0F958C12"/>
    <w:rsid w:val="0F978C91"/>
    <w:rsid w:val="0F981A7F"/>
    <w:rsid w:val="0F98316F"/>
    <w:rsid w:val="0F9B6AE6"/>
    <w:rsid w:val="0F9BC7FF"/>
    <w:rsid w:val="0FB35C21"/>
    <w:rsid w:val="0FB49361"/>
    <w:rsid w:val="0FB8B735"/>
    <w:rsid w:val="0FBA356C"/>
    <w:rsid w:val="0FBBB9E5"/>
    <w:rsid w:val="0FC266A4"/>
    <w:rsid w:val="0FC2C38C"/>
    <w:rsid w:val="0FC31444"/>
    <w:rsid w:val="0FC5981F"/>
    <w:rsid w:val="0FD36C4F"/>
    <w:rsid w:val="0FD6D856"/>
    <w:rsid w:val="0FDB40B2"/>
    <w:rsid w:val="0FDEF78B"/>
    <w:rsid w:val="0FE1F72F"/>
    <w:rsid w:val="0FE2311E"/>
    <w:rsid w:val="0FE2E38C"/>
    <w:rsid w:val="0FE30CA0"/>
    <w:rsid w:val="0FE7A98C"/>
    <w:rsid w:val="0FE8D864"/>
    <w:rsid w:val="0FEC1600"/>
    <w:rsid w:val="0FECA0E3"/>
    <w:rsid w:val="0FF8DE8B"/>
    <w:rsid w:val="0FFB42A5"/>
    <w:rsid w:val="0FFC822E"/>
    <w:rsid w:val="0FFD5AFF"/>
    <w:rsid w:val="0FFDFE90"/>
    <w:rsid w:val="100012FE"/>
    <w:rsid w:val="10001ED8"/>
    <w:rsid w:val="100529D5"/>
    <w:rsid w:val="1006654C"/>
    <w:rsid w:val="100A25E0"/>
    <w:rsid w:val="100BB124"/>
    <w:rsid w:val="100CE8C3"/>
    <w:rsid w:val="101209E5"/>
    <w:rsid w:val="1013529E"/>
    <w:rsid w:val="10148E80"/>
    <w:rsid w:val="10164AC0"/>
    <w:rsid w:val="101DC789"/>
    <w:rsid w:val="101F2AAD"/>
    <w:rsid w:val="1025F17A"/>
    <w:rsid w:val="10270625"/>
    <w:rsid w:val="1027E048"/>
    <w:rsid w:val="102CF43A"/>
    <w:rsid w:val="102E5327"/>
    <w:rsid w:val="102EFFFC"/>
    <w:rsid w:val="1030A92A"/>
    <w:rsid w:val="10416822"/>
    <w:rsid w:val="1045AFC6"/>
    <w:rsid w:val="1048ACBE"/>
    <w:rsid w:val="10499E3D"/>
    <w:rsid w:val="104B0FAD"/>
    <w:rsid w:val="10504475"/>
    <w:rsid w:val="10518DF0"/>
    <w:rsid w:val="1052341F"/>
    <w:rsid w:val="10546168"/>
    <w:rsid w:val="10546907"/>
    <w:rsid w:val="1055547F"/>
    <w:rsid w:val="1055A559"/>
    <w:rsid w:val="10590536"/>
    <w:rsid w:val="105A6129"/>
    <w:rsid w:val="105AF0B8"/>
    <w:rsid w:val="105BBB1D"/>
    <w:rsid w:val="105D4941"/>
    <w:rsid w:val="10611463"/>
    <w:rsid w:val="106147A3"/>
    <w:rsid w:val="1066A4F6"/>
    <w:rsid w:val="1067163C"/>
    <w:rsid w:val="1067E554"/>
    <w:rsid w:val="10680BD6"/>
    <w:rsid w:val="10697361"/>
    <w:rsid w:val="106A5894"/>
    <w:rsid w:val="106AB97A"/>
    <w:rsid w:val="106ABC59"/>
    <w:rsid w:val="106D4DEC"/>
    <w:rsid w:val="1071F81F"/>
    <w:rsid w:val="10720128"/>
    <w:rsid w:val="1085CAE7"/>
    <w:rsid w:val="1085D205"/>
    <w:rsid w:val="1085FFD3"/>
    <w:rsid w:val="108B7315"/>
    <w:rsid w:val="108C2ED6"/>
    <w:rsid w:val="108D47E9"/>
    <w:rsid w:val="108FC68C"/>
    <w:rsid w:val="1093BF23"/>
    <w:rsid w:val="109581C5"/>
    <w:rsid w:val="1099ADFC"/>
    <w:rsid w:val="109F99CC"/>
    <w:rsid w:val="109FED87"/>
    <w:rsid w:val="10A007F7"/>
    <w:rsid w:val="10A181D9"/>
    <w:rsid w:val="10A648CD"/>
    <w:rsid w:val="10A7CA74"/>
    <w:rsid w:val="10A8F88D"/>
    <w:rsid w:val="10A92366"/>
    <w:rsid w:val="10AD0D21"/>
    <w:rsid w:val="10B3F0C0"/>
    <w:rsid w:val="10B6CDC5"/>
    <w:rsid w:val="10B7C148"/>
    <w:rsid w:val="10BDBCE3"/>
    <w:rsid w:val="10C00C18"/>
    <w:rsid w:val="10C51691"/>
    <w:rsid w:val="10C83E7B"/>
    <w:rsid w:val="10C87EC8"/>
    <w:rsid w:val="10CBF83B"/>
    <w:rsid w:val="10CFFCD2"/>
    <w:rsid w:val="10D75610"/>
    <w:rsid w:val="10D75A2A"/>
    <w:rsid w:val="10D81A1E"/>
    <w:rsid w:val="10DE4ADC"/>
    <w:rsid w:val="10DF52EB"/>
    <w:rsid w:val="10E1A57A"/>
    <w:rsid w:val="10E30CBD"/>
    <w:rsid w:val="10E38E14"/>
    <w:rsid w:val="10E6B1B5"/>
    <w:rsid w:val="10E84D46"/>
    <w:rsid w:val="10E9AAD1"/>
    <w:rsid w:val="10E9F708"/>
    <w:rsid w:val="10ECCE68"/>
    <w:rsid w:val="10F29A1F"/>
    <w:rsid w:val="10FC3973"/>
    <w:rsid w:val="11001680"/>
    <w:rsid w:val="110451BD"/>
    <w:rsid w:val="110513DF"/>
    <w:rsid w:val="110586E2"/>
    <w:rsid w:val="110A7B65"/>
    <w:rsid w:val="110C02B4"/>
    <w:rsid w:val="110DB8CF"/>
    <w:rsid w:val="11162B3F"/>
    <w:rsid w:val="111F6500"/>
    <w:rsid w:val="1122A69E"/>
    <w:rsid w:val="11245E8C"/>
    <w:rsid w:val="1127B400"/>
    <w:rsid w:val="112B2B8D"/>
    <w:rsid w:val="112D0C12"/>
    <w:rsid w:val="112FD4C7"/>
    <w:rsid w:val="113257B2"/>
    <w:rsid w:val="113341F7"/>
    <w:rsid w:val="1137DCEF"/>
    <w:rsid w:val="113A01B0"/>
    <w:rsid w:val="113F12DA"/>
    <w:rsid w:val="114282E5"/>
    <w:rsid w:val="1148AC8E"/>
    <w:rsid w:val="11499E12"/>
    <w:rsid w:val="114BCF7D"/>
    <w:rsid w:val="114D91B4"/>
    <w:rsid w:val="114F5913"/>
    <w:rsid w:val="11566DED"/>
    <w:rsid w:val="1158E75A"/>
    <w:rsid w:val="115F2E0C"/>
    <w:rsid w:val="11637D25"/>
    <w:rsid w:val="116F03CA"/>
    <w:rsid w:val="1170A5A5"/>
    <w:rsid w:val="1172C3C0"/>
    <w:rsid w:val="11751EAA"/>
    <w:rsid w:val="1176EDFC"/>
    <w:rsid w:val="1177A4AC"/>
    <w:rsid w:val="1178794B"/>
    <w:rsid w:val="117B74D4"/>
    <w:rsid w:val="117C5519"/>
    <w:rsid w:val="118176D3"/>
    <w:rsid w:val="11878676"/>
    <w:rsid w:val="118A01E6"/>
    <w:rsid w:val="118DF87D"/>
    <w:rsid w:val="119070DF"/>
    <w:rsid w:val="1190AC46"/>
    <w:rsid w:val="1194B720"/>
    <w:rsid w:val="1199A66A"/>
    <w:rsid w:val="119F48B2"/>
    <w:rsid w:val="11A0730B"/>
    <w:rsid w:val="11A1C558"/>
    <w:rsid w:val="11A8B924"/>
    <w:rsid w:val="11AE58DE"/>
    <w:rsid w:val="11B408E9"/>
    <w:rsid w:val="11BAB10A"/>
    <w:rsid w:val="11BE9867"/>
    <w:rsid w:val="11C0BFF1"/>
    <w:rsid w:val="11C4275E"/>
    <w:rsid w:val="11C597F4"/>
    <w:rsid w:val="11C7357B"/>
    <w:rsid w:val="11C95C13"/>
    <w:rsid w:val="11CA51F7"/>
    <w:rsid w:val="11D38B3B"/>
    <w:rsid w:val="11D417E4"/>
    <w:rsid w:val="11D62922"/>
    <w:rsid w:val="11D71517"/>
    <w:rsid w:val="11DB9C48"/>
    <w:rsid w:val="11DDB771"/>
    <w:rsid w:val="11E5833F"/>
    <w:rsid w:val="11E66FD4"/>
    <w:rsid w:val="11E9CB65"/>
    <w:rsid w:val="11EACF67"/>
    <w:rsid w:val="11EBABB9"/>
    <w:rsid w:val="11EC23EF"/>
    <w:rsid w:val="11EEBF4C"/>
    <w:rsid w:val="11EF29E8"/>
    <w:rsid w:val="11F2BD5A"/>
    <w:rsid w:val="1200371B"/>
    <w:rsid w:val="120C6CF3"/>
    <w:rsid w:val="120D5B44"/>
    <w:rsid w:val="120EC34F"/>
    <w:rsid w:val="120F0F03"/>
    <w:rsid w:val="120FFDE1"/>
    <w:rsid w:val="1211A125"/>
    <w:rsid w:val="12130581"/>
    <w:rsid w:val="12175EE3"/>
    <w:rsid w:val="121B5084"/>
    <w:rsid w:val="121BFA5E"/>
    <w:rsid w:val="12234724"/>
    <w:rsid w:val="122386EF"/>
    <w:rsid w:val="12257C38"/>
    <w:rsid w:val="1226C051"/>
    <w:rsid w:val="1229CC8D"/>
    <w:rsid w:val="1234B069"/>
    <w:rsid w:val="12366500"/>
    <w:rsid w:val="1236A563"/>
    <w:rsid w:val="1236D75D"/>
    <w:rsid w:val="123C3CB0"/>
    <w:rsid w:val="12439F6B"/>
    <w:rsid w:val="124A2216"/>
    <w:rsid w:val="124E63D1"/>
    <w:rsid w:val="124F14D6"/>
    <w:rsid w:val="12518E7C"/>
    <w:rsid w:val="125208FC"/>
    <w:rsid w:val="1255807A"/>
    <w:rsid w:val="125A418A"/>
    <w:rsid w:val="125D192E"/>
    <w:rsid w:val="125D454F"/>
    <w:rsid w:val="125F8F8C"/>
    <w:rsid w:val="125FD93E"/>
    <w:rsid w:val="1263C7C2"/>
    <w:rsid w:val="12673A03"/>
    <w:rsid w:val="12675C36"/>
    <w:rsid w:val="126A8275"/>
    <w:rsid w:val="126B6E25"/>
    <w:rsid w:val="126C9C09"/>
    <w:rsid w:val="126F8037"/>
    <w:rsid w:val="12713FC4"/>
    <w:rsid w:val="1271FE50"/>
    <w:rsid w:val="127228F0"/>
    <w:rsid w:val="12724D73"/>
    <w:rsid w:val="1273116B"/>
    <w:rsid w:val="1274E137"/>
    <w:rsid w:val="12792B6D"/>
    <w:rsid w:val="127A5634"/>
    <w:rsid w:val="127D9C7A"/>
    <w:rsid w:val="127E5672"/>
    <w:rsid w:val="127F6951"/>
    <w:rsid w:val="1283E59D"/>
    <w:rsid w:val="1287C8C2"/>
    <w:rsid w:val="128A7687"/>
    <w:rsid w:val="128BAEAC"/>
    <w:rsid w:val="128F558F"/>
    <w:rsid w:val="1291521E"/>
    <w:rsid w:val="1292AA95"/>
    <w:rsid w:val="12940928"/>
    <w:rsid w:val="1297A6AE"/>
    <w:rsid w:val="129A9581"/>
    <w:rsid w:val="129C0B3E"/>
    <w:rsid w:val="129DF77B"/>
    <w:rsid w:val="12A00C62"/>
    <w:rsid w:val="12A3F713"/>
    <w:rsid w:val="12B36454"/>
    <w:rsid w:val="12B6971B"/>
    <w:rsid w:val="12B74F46"/>
    <w:rsid w:val="12C422CA"/>
    <w:rsid w:val="12C6C510"/>
    <w:rsid w:val="12CE7146"/>
    <w:rsid w:val="12D16866"/>
    <w:rsid w:val="12D75FD1"/>
    <w:rsid w:val="12D78D84"/>
    <w:rsid w:val="12DA09E3"/>
    <w:rsid w:val="12DCF985"/>
    <w:rsid w:val="12DD9CFA"/>
    <w:rsid w:val="12E08723"/>
    <w:rsid w:val="12E1DCF5"/>
    <w:rsid w:val="12E76177"/>
    <w:rsid w:val="12EB17BC"/>
    <w:rsid w:val="12EDE236"/>
    <w:rsid w:val="12F1A7FD"/>
    <w:rsid w:val="12FAE0CE"/>
    <w:rsid w:val="1300B755"/>
    <w:rsid w:val="13064AE2"/>
    <w:rsid w:val="130666FB"/>
    <w:rsid w:val="1307D6C7"/>
    <w:rsid w:val="130CDF33"/>
    <w:rsid w:val="130EE9C5"/>
    <w:rsid w:val="130FD60A"/>
    <w:rsid w:val="1310F6C6"/>
    <w:rsid w:val="13146F11"/>
    <w:rsid w:val="1325F438"/>
    <w:rsid w:val="1328B789"/>
    <w:rsid w:val="132E15D1"/>
    <w:rsid w:val="13338E59"/>
    <w:rsid w:val="1334717F"/>
    <w:rsid w:val="1334FBC1"/>
    <w:rsid w:val="1339CA30"/>
    <w:rsid w:val="133BDDA5"/>
    <w:rsid w:val="133C3D8A"/>
    <w:rsid w:val="133E77F0"/>
    <w:rsid w:val="1348CD39"/>
    <w:rsid w:val="1348E53B"/>
    <w:rsid w:val="134E5BAA"/>
    <w:rsid w:val="1354E47A"/>
    <w:rsid w:val="1355B2ED"/>
    <w:rsid w:val="1358690B"/>
    <w:rsid w:val="135FFE24"/>
    <w:rsid w:val="1360545B"/>
    <w:rsid w:val="1360D359"/>
    <w:rsid w:val="13683380"/>
    <w:rsid w:val="13688BF3"/>
    <w:rsid w:val="136A01EB"/>
    <w:rsid w:val="136DB937"/>
    <w:rsid w:val="136E9C84"/>
    <w:rsid w:val="136F0433"/>
    <w:rsid w:val="1371509F"/>
    <w:rsid w:val="13718ED1"/>
    <w:rsid w:val="1372E523"/>
    <w:rsid w:val="1375E761"/>
    <w:rsid w:val="1375EE28"/>
    <w:rsid w:val="137AF5BA"/>
    <w:rsid w:val="137BBC27"/>
    <w:rsid w:val="137D465E"/>
    <w:rsid w:val="13801437"/>
    <w:rsid w:val="13822640"/>
    <w:rsid w:val="1383DF5F"/>
    <w:rsid w:val="13841DB6"/>
    <w:rsid w:val="1387DE2E"/>
    <w:rsid w:val="138A2BAA"/>
    <w:rsid w:val="1399313E"/>
    <w:rsid w:val="139A70B2"/>
    <w:rsid w:val="139BD5AE"/>
    <w:rsid w:val="13A3BA79"/>
    <w:rsid w:val="13A5DA3B"/>
    <w:rsid w:val="13A70F25"/>
    <w:rsid w:val="13AB92C8"/>
    <w:rsid w:val="13B141F6"/>
    <w:rsid w:val="13B3524F"/>
    <w:rsid w:val="13B41E0E"/>
    <w:rsid w:val="13B6F863"/>
    <w:rsid w:val="13B706B6"/>
    <w:rsid w:val="13B75D81"/>
    <w:rsid w:val="13BEFF54"/>
    <w:rsid w:val="13C7D819"/>
    <w:rsid w:val="13C83ED6"/>
    <w:rsid w:val="13CB3333"/>
    <w:rsid w:val="13CC72C8"/>
    <w:rsid w:val="13CF1B99"/>
    <w:rsid w:val="13CF1BB5"/>
    <w:rsid w:val="13D8D3EA"/>
    <w:rsid w:val="13DA9E40"/>
    <w:rsid w:val="13DBE8E6"/>
    <w:rsid w:val="13E09375"/>
    <w:rsid w:val="13E23455"/>
    <w:rsid w:val="13EE71E4"/>
    <w:rsid w:val="13EEDCE1"/>
    <w:rsid w:val="13F0FAE6"/>
    <w:rsid w:val="13F1399E"/>
    <w:rsid w:val="13F1DE7F"/>
    <w:rsid w:val="13F84024"/>
    <w:rsid w:val="13FA20F9"/>
    <w:rsid w:val="13FD1730"/>
    <w:rsid w:val="13FE432A"/>
    <w:rsid w:val="13FEE2E9"/>
    <w:rsid w:val="14009DFC"/>
    <w:rsid w:val="140896AB"/>
    <w:rsid w:val="140E5922"/>
    <w:rsid w:val="141069A6"/>
    <w:rsid w:val="1411E795"/>
    <w:rsid w:val="141C2781"/>
    <w:rsid w:val="141D65C8"/>
    <w:rsid w:val="1420EE01"/>
    <w:rsid w:val="1424FB84"/>
    <w:rsid w:val="14266B6C"/>
    <w:rsid w:val="142E8E91"/>
    <w:rsid w:val="142F94C7"/>
    <w:rsid w:val="143301F6"/>
    <w:rsid w:val="14332F22"/>
    <w:rsid w:val="14342889"/>
    <w:rsid w:val="1435D291"/>
    <w:rsid w:val="143AF2BC"/>
    <w:rsid w:val="143F866C"/>
    <w:rsid w:val="14422C75"/>
    <w:rsid w:val="144A46ED"/>
    <w:rsid w:val="144E1DD1"/>
    <w:rsid w:val="1451D4BD"/>
    <w:rsid w:val="1451D557"/>
    <w:rsid w:val="1453C32F"/>
    <w:rsid w:val="145DA570"/>
    <w:rsid w:val="14635A09"/>
    <w:rsid w:val="14642641"/>
    <w:rsid w:val="14674387"/>
    <w:rsid w:val="146C70F2"/>
    <w:rsid w:val="146C77CF"/>
    <w:rsid w:val="146D5650"/>
    <w:rsid w:val="146DE117"/>
    <w:rsid w:val="147086F4"/>
    <w:rsid w:val="1484709D"/>
    <w:rsid w:val="14889D19"/>
    <w:rsid w:val="1489BDCC"/>
    <w:rsid w:val="148DC818"/>
    <w:rsid w:val="14971390"/>
    <w:rsid w:val="1499A7C6"/>
    <w:rsid w:val="1499F6A4"/>
    <w:rsid w:val="149D6839"/>
    <w:rsid w:val="14A24581"/>
    <w:rsid w:val="14A8258A"/>
    <w:rsid w:val="14A844AE"/>
    <w:rsid w:val="14AA9942"/>
    <w:rsid w:val="14AB5D29"/>
    <w:rsid w:val="14ACBF19"/>
    <w:rsid w:val="14B31C41"/>
    <w:rsid w:val="14B79BB8"/>
    <w:rsid w:val="14B7A4C1"/>
    <w:rsid w:val="14BC30F8"/>
    <w:rsid w:val="14BC73AF"/>
    <w:rsid w:val="14C6277E"/>
    <w:rsid w:val="14CEC61E"/>
    <w:rsid w:val="14D35C59"/>
    <w:rsid w:val="14D5C2BE"/>
    <w:rsid w:val="14DC2C36"/>
    <w:rsid w:val="14DFC212"/>
    <w:rsid w:val="14E2804E"/>
    <w:rsid w:val="14E3DC2C"/>
    <w:rsid w:val="14E54B99"/>
    <w:rsid w:val="14E7B91E"/>
    <w:rsid w:val="14EE8529"/>
    <w:rsid w:val="14EFBFEF"/>
    <w:rsid w:val="14F2FE0A"/>
    <w:rsid w:val="14F90D17"/>
    <w:rsid w:val="14FF059B"/>
    <w:rsid w:val="1509109E"/>
    <w:rsid w:val="15092575"/>
    <w:rsid w:val="150CDD75"/>
    <w:rsid w:val="150E11A5"/>
    <w:rsid w:val="1516AFF0"/>
    <w:rsid w:val="15188377"/>
    <w:rsid w:val="15192B43"/>
    <w:rsid w:val="151DEDFE"/>
    <w:rsid w:val="15251BFC"/>
    <w:rsid w:val="1529F0B1"/>
    <w:rsid w:val="152D0470"/>
    <w:rsid w:val="1531771A"/>
    <w:rsid w:val="1535E802"/>
    <w:rsid w:val="153791B2"/>
    <w:rsid w:val="1537BE1A"/>
    <w:rsid w:val="15396CD0"/>
    <w:rsid w:val="153A3193"/>
    <w:rsid w:val="15470807"/>
    <w:rsid w:val="154E438A"/>
    <w:rsid w:val="15585EAB"/>
    <w:rsid w:val="15607D44"/>
    <w:rsid w:val="15616EB1"/>
    <w:rsid w:val="15618C34"/>
    <w:rsid w:val="15627F1E"/>
    <w:rsid w:val="1564CDED"/>
    <w:rsid w:val="1565F551"/>
    <w:rsid w:val="1574D574"/>
    <w:rsid w:val="15750053"/>
    <w:rsid w:val="157A57AC"/>
    <w:rsid w:val="1580873B"/>
    <w:rsid w:val="1583B668"/>
    <w:rsid w:val="158CFD1D"/>
    <w:rsid w:val="158F3D26"/>
    <w:rsid w:val="15903E17"/>
    <w:rsid w:val="15962DE6"/>
    <w:rsid w:val="15978F06"/>
    <w:rsid w:val="1597C55A"/>
    <w:rsid w:val="15998380"/>
    <w:rsid w:val="159B19BB"/>
    <w:rsid w:val="159E3630"/>
    <w:rsid w:val="15A06598"/>
    <w:rsid w:val="15A18510"/>
    <w:rsid w:val="15A471C2"/>
    <w:rsid w:val="15A8DA7F"/>
    <w:rsid w:val="15AA66EC"/>
    <w:rsid w:val="15AAB22D"/>
    <w:rsid w:val="15AFAE46"/>
    <w:rsid w:val="15B16E09"/>
    <w:rsid w:val="15B86721"/>
    <w:rsid w:val="15B91AA5"/>
    <w:rsid w:val="15BA5F3B"/>
    <w:rsid w:val="15BB8B98"/>
    <w:rsid w:val="15C1AE80"/>
    <w:rsid w:val="15C52997"/>
    <w:rsid w:val="15C67A19"/>
    <w:rsid w:val="15C75BF2"/>
    <w:rsid w:val="15CADFA5"/>
    <w:rsid w:val="15CE6028"/>
    <w:rsid w:val="15D18B9E"/>
    <w:rsid w:val="15D72DF5"/>
    <w:rsid w:val="15DD26E5"/>
    <w:rsid w:val="15DEEB75"/>
    <w:rsid w:val="15E14C3D"/>
    <w:rsid w:val="15E1CA81"/>
    <w:rsid w:val="15E230EF"/>
    <w:rsid w:val="15E5E200"/>
    <w:rsid w:val="15E64CB5"/>
    <w:rsid w:val="15E9CFB0"/>
    <w:rsid w:val="15EB0516"/>
    <w:rsid w:val="15F0BBCA"/>
    <w:rsid w:val="15F67813"/>
    <w:rsid w:val="15F6CF94"/>
    <w:rsid w:val="15FD0E1F"/>
    <w:rsid w:val="15FD6EE0"/>
    <w:rsid w:val="16019F69"/>
    <w:rsid w:val="160296FA"/>
    <w:rsid w:val="1608A25A"/>
    <w:rsid w:val="160B457C"/>
    <w:rsid w:val="160F4DF8"/>
    <w:rsid w:val="160FD861"/>
    <w:rsid w:val="16168E0B"/>
    <w:rsid w:val="1619E6D1"/>
    <w:rsid w:val="161DD897"/>
    <w:rsid w:val="161FDF9F"/>
    <w:rsid w:val="1623E1FA"/>
    <w:rsid w:val="162BE1DA"/>
    <w:rsid w:val="1632FED2"/>
    <w:rsid w:val="1633AE49"/>
    <w:rsid w:val="16359DAD"/>
    <w:rsid w:val="1636739D"/>
    <w:rsid w:val="1638FE9C"/>
    <w:rsid w:val="163FDD63"/>
    <w:rsid w:val="1643185B"/>
    <w:rsid w:val="16495346"/>
    <w:rsid w:val="164BCDAA"/>
    <w:rsid w:val="164C7949"/>
    <w:rsid w:val="164FBEA0"/>
    <w:rsid w:val="1651916C"/>
    <w:rsid w:val="16527C53"/>
    <w:rsid w:val="165872D7"/>
    <w:rsid w:val="165B5DBC"/>
    <w:rsid w:val="1661A0C8"/>
    <w:rsid w:val="16646E11"/>
    <w:rsid w:val="1666CDE2"/>
    <w:rsid w:val="166998E6"/>
    <w:rsid w:val="166F9078"/>
    <w:rsid w:val="1674D0FB"/>
    <w:rsid w:val="16833CD3"/>
    <w:rsid w:val="16923C3B"/>
    <w:rsid w:val="16926DAA"/>
    <w:rsid w:val="16973C9D"/>
    <w:rsid w:val="169E13E3"/>
    <w:rsid w:val="16A182A0"/>
    <w:rsid w:val="16A4142B"/>
    <w:rsid w:val="16A420C8"/>
    <w:rsid w:val="16BE408A"/>
    <w:rsid w:val="16CCE54D"/>
    <w:rsid w:val="16D742CC"/>
    <w:rsid w:val="16D7D1B7"/>
    <w:rsid w:val="16DA0047"/>
    <w:rsid w:val="16DA8EA2"/>
    <w:rsid w:val="16DBA164"/>
    <w:rsid w:val="16E2A262"/>
    <w:rsid w:val="16E99111"/>
    <w:rsid w:val="16F361AC"/>
    <w:rsid w:val="16F42F0C"/>
    <w:rsid w:val="16F786E7"/>
    <w:rsid w:val="16F8A5F5"/>
    <w:rsid w:val="16FD5C95"/>
    <w:rsid w:val="1704F46C"/>
    <w:rsid w:val="170F3DDC"/>
    <w:rsid w:val="1711E5C9"/>
    <w:rsid w:val="17182C85"/>
    <w:rsid w:val="171969AE"/>
    <w:rsid w:val="17198847"/>
    <w:rsid w:val="171A87FD"/>
    <w:rsid w:val="172285F9"/>
    <w:rsid w:val="1723D992"/>
    <w:rsid w:val="1727A481"/>
    <w:rsid w:val="17283F4C"/>
    <w:rsid w:val="173684F4"/>
    <w:rsid w:val="1736CA79"/>
    <w:rsid w:val="1739ED73"/>
    <w:rsid w:val="173C2344"/>
    <w:rsid w:val="173D7599"/>
    <w:rsid w:val="173F39D4"/>
    <w:rsid w:val="17427619"/>
    <w:rsid w:val="174285B4"/>
    <w:rsid w:val="17458964"/>
    <w:rsid w:val="174A7346"/>
    <w:rsid w:val="17514F04"/>
    <w:rsid w:val="1752D30A"/>
    <w:rsid w:val="1756D5EF"/>
    <w:rsid w:val="17575E97"/>
    <w:rsid w:val="175DD9D6"/>
    <w:rsid w:val="1767049C"/>
    <w:rsid w:val="1769DF6D"/>
    <w:rsid w:val="1769E319"/>
    <w:rsid w:val="176C114C"/>
    <w:rsid w:val="176F4422"/>
    <w:rsid w:val="1771844C"/>
    <w:rsid w:val="1778C475"/>
    <w:rsid w:val="17792383"/>
    <w:rsid w:val="178148CE"/>
    <w:rsid w:val="178680AA"/>
    <w:rsid w:val="178C4D45"/>
    <w:rsid w:val="178D0BC2"/>
    <w:rsid w:val="1795097D"/>
    <w:rsid w:val="1797B7C0"/>
    <w:rsid w:val="1798582D"/>
    <w:rsid w:val="1798AA2A"/>
    <w:rsid w:val="179C56C2"/>
    <w:rsid w:val="17A1AB46"/>
    <w:rsid w:val="17A28F54"/>
    <w:rsid w:val="17A3345C"/>
    <w:rsid w:val="17A8A3C2"/>
    <w:rsid w:val="17AAD87F"/>
    <w:rsid w:val="17ABB6A0"/>
    <w:rsid w:val="17ACD102"/>
    <w:rsid w:val="17AE029C"/>
    <w:rsid w:val="17AE6DF0"/>
    <w:rsid w:val="17AF4219"/>
    <w:rsid w:val="17B08F18"/>
    <w:rsid w:val="17B35E91"/>
    <w:rsid w:val="17BECD68"/>
    <w:rsid w:val="17C03DDB"/>
    <w:rsid w:val="17C1ABE0"/>
    <w:rsid w:val="17C7610A"/>
    <w:rsid w:val="17CA5EA5"/>
    <w:rsid w:val="17CE67B5"/>
    <w:rsid w:val="17D78D1F"/>
    <w:rsid w:val="17DBD849"/>
    <w:rsid w:val="17DEE29C"/>
    <w:rsid w:val="17EC0F50"/>
    <w:rsid w:val="17EE2587"/>
    <w:rsid w:val="17EECEA7"/>
    <w:rsid w:val="17F4F4F5"/>
    <w:rsid w:val="1805C7FE"/>
    <w:rsid w:val="1809D464"/>
    <w:rsid w:val="180AF529"/>
    <w:rsid w:val="180B0EA1"/>
    <w:rsid w:val="1812B154"/>
    <w:rsid w:val="18178324"/>
    <w:rsid w:val="18195C0D"/>
    <w:rsid w:val="181B0D3D"/>
    <w:rsid w:val="181BFCF9"/>
    <w:rsid w:val="1829077B"/>
    <w:rsid w:val="182B9965"/>
    <w:rsid w:val="182EACF2"/>
    <w:rsid w:val="182EDC7D"/>
    <w:rsid w:val="18331051"/>
    <w:rsid w:val="1833381F"/>
    <w:rsid w:val="18338B21"/>
    <w:rsid w:val="1834969C"/>
    <w:rsid w:val="18363B38"/>
    <w:rsid w:val="18376BDB"/>
    <w:rsid w:val="1842F68A"/>
    <w:rsid w:val="1844914D"/>
    <w:rsid w:val="184A8774"/>
    <w:rsid w:val="184C26D3"/>
    <w:rsid w:val="185CEE6A"/>
    <w:rsid w:val="18682D00"/>
    <w:rsid w:val="187D27DD"/>
    <w:rsid w:val="187D6B65"/>
    <w:rsid w:val="1887E9C9"/>
    <w:rsid w:val="189172F7"/>
    <w:rsid w:val="1892AD9B"/>
    <w:rsid w:val="1897E47D"/>
    <w:rsid w:val="18ABBBE0"/>
    <w:rsid w:val="18ABC825"/>
    <w:rsid w:val="18ABF60A"/>
    <w:rsid w:val="18AF3285"/>
    <w:rsid w:val="18B04C27"/>
    <w:rsid w:val="18B0CF38"/>
    <w:rsid w:val="18B52EC3"/>
    <w:rsid w:val="18B63A3C"/>
    <w:rsid w:val="18B78124"/>
    <w:rsid w:val="18BD4DFC"/>
    <w:rsid w:val="18BE0B5F"/>
    <w:rsid w:val="18BE7647"/>
    <w:rsid w:val="18C9F2AB"/>
    <w:rsid w:val="18CA2D85"/>
    <w:rsid w:val="18CB0A60"/>
    <w:rsid w:val="18CDDB58"/>
    <w:rsid w:val="18CE95D8"/>
    <w:rsid w:val="18CEC10C"/>
    <w:rsid w:val="18D08679"/>
    <w:rsid w:val="18D31310"/>
    <w:rsid w:val="18D4D483"/>
    <w:rsid w:val="18D982CE"/>
    <w:rsid w:val="18D9CDF1"/>
    <w:rsid w:val="18D9D1A6"/>
    <w:rsid w:val="18DC7C96"/>
    <w:rsid w:val="18DD178A"/>
    <w:rsid w:val="18DE33AD"/>
    <w:rsid w:val="18DE9AD9"/>
    <w:rsid w:val="18E1DE7C"/>
    <w:rsid w:val="18E52401"/>
    <w:rsid w:val="18E63A34"/>
    <w:rsid w:val="18EA7C01"/>
    <w:rsid w:val="18F27132"/>
    <w:rsid w:val="18F73BF0"/>
    <w:rsid w:val="18FBF2F0"/>
    <w:rsid w:val="18FDE187"/>
    <w:rsid w:val="19014B96"/>
    <w:rsid w:val="19016E97"/>
    <w:rsid w:val="190341D1"/>
    <w:rsid w:val="1904F751"/>
    <w:rsid w:val="190C1BF5"/>
    <w:rsid w:val="190C7379"/>
    <w:rsid w:val="191AC4B0"/>
    <w:rsid w:val="191B20F4"/>
    <w:rsid w:val="191D0377"/>
    <w:rsid w:val="191DDD89"/>
    <w:rsid w:val="192349EB"/>
    <w:rsid w:val="1924209F"/>
    <w:rsid w:val="192BC04F"/>
    <w:rsid w:val="192EB3B9"/>
    <w:rsid w:val="192ED47C"/>
    <w:rsid w:val="193224FC"/>
    <w:rsid w:val="1933BB1F"/>
    <w:rsid w:val="19373D90"/>
    <w:rsid w:val="193A126B"/>
    <w:rsid w:val="193BF39E"/>
    <w:rsid w:val="193F1B4C"/>
    <w:rsid w:val="194A359F"/>
    <w:rsid w:val="194A923F"/>
    <w:rsid w:val="194E7BE6"/>
    <w:rsid w:val="19556C16"/>
    <w:rsid w:val="1957F610"/>
    <w:rsid w:val="1958580F"/>
    <w:rsid w:val="1959C68D"/>
    <w:rsid w:val="195B736C"/>
    <w:rsid w:val="196087CD"/>
    <w:rsid w:val="1963631C"/>
    <w:rsid w:val="1964E24C"/>
    <w:rsid w:val="196A2A27"/>
    <w:rsid w:val="196C573D"/>
    <w:rsid w:val="196E1DD1"/>
    <w:rsid w:val="1970ED77"/>
    <w:rsid w:val="19721652"/>
    <w:rsid w:val="1974801D"/>
    <w:rsid w:val="19761D48"/>
    <w:rsid w:val="19763456"/>
    <w:rsid w:val="1979CFE9"/>
    <w:rsid w:val="197ACB19"/>
    <w:rsid w:val="198970F3"/>
    <w:rsid w:val="19910935"/>
    <w:rsid w:val="1991FFFE"/>
    <w:rsid w:val="19A58E4A"/>
    <w:rsid w:val="19ABA271"/>
    <w:rsid w:val="19AC588D"/>
    <w:rsid w:val="19B71A30"/>
    <w:rsid w:val="19B84210"/>
    <w:rsid w:val="19BAAB1C"/>
    <w:rsid w:val="19C2D8CF"/>
    <w:rsid w:val="19C4A76B"/>
    <w:rsid w:val="19C6AF46"/>
    <w:rsid w:val="19C742FA"/>
    <w:rsid w:val="19CB5074"/>
    <w:rsid w:val="19CC19B7"/>
    <w:rsid w:val="19D03AFB"/>
    <w:rsid w:val="19D4C100"/>
    <w:rsid w:val="19D5F7C9"/>
    <w:rsid w:val="19DA81E7"/>
    <w:rsid w:val="19DB3F17"/>
    <w:rsid w:val="19E182C8"/>
    <w:rsid w:val="19E40B50"/>
    <w:rsid w:val="19E61FE7"/>
    <w:rsid w:val="19EB3875"/>
    <w:rsid w:val="19ECBC5C"/>
    <w:rsid w:val="19EE69CB"/>
    <w:rsid w:val="19F53E51"/>
    <w:rsid w:val="19FA7583"/>
    <w:rsid w:val="19FBEED2"/>
    <w:rsid w:val="19FCF82A"/>
    <w:rsid w:val="19FE3094"/>
    <w:rsid w:val="1A017888"/>
    <w:rsid w:val="1A066946"/>
    <w:rsid w:val="1A06B6B0"/>
    <w:rsid w:val="1A075714"/>
    <w:rsid w:val="1A0CC128"/>
    <w:rsid w:val="1A125BA9"/>
    <w:rsid w:val="1A181A33"/>
    <w:rsid w:val="1A235A38"/>
    <w:rsid w:val="1A258D48"/>
    <w:rsid w:val="1A2631B0"/>
    <w:rsid w:val="1A26E63A"/>
    <w:rsid w:val="1A3054E0"/>
    <w:rsid w:val="1A359F2E"/>
    <w:rsid w:val="1A3AFBE4"/>
    <w:rsid w:val="1A4057A8"/>
    <w:rsid w:val="1A42D9E8"/>
    <w:rsid w:val="1A431F36"/>
    <w:rsid w:val="1A457B31"/>
    <w:rsid w:val="1A49A7C9"/>
    <w:rsid w:val="1A4A3BC9"/>
    <w:rsid w:val="1A4B47BA"/>
    <w:rsid w:val="1A4B512A"/>
    <w:rsid w:val="1A4BF89B"/>
    <w:rsid w:val="1A4FD12F"/>
    <w:rsid w:val="1A4FEFC2"/>
    <w:rsid w:val="1A523E93"/>
    <w:rsid w:val="1A57DDB5"/>
    <w:rsid w:val="1A5D8951"/>
    <w:rsid w:val="1A603757"/>
    <w:rsid w:val="1A65C911"/>
    <w:rsid w:val="1A690DDA"/>
    <w:rsid w:val="1A6F23E8"/>
    <w:rsid w:val="1A728481"/>
    <w:rsid w:val="1A734841"/>
    <w:rsid w:val="1A7573D4"/>
    <w:rsid w:val="1A7B9447"/>
    <w:rsid w:val="1A7C4809"/>
    <w:rsid w:val="1A7EE32D"/>
    <w:rsid w:val="1A84917D"/>
    <w:rsid w:val="1A864DB6"/>
    <w:rsid w:val="1A887FA4"/>
    <w:rsid w:val="1A8DABA2"/>
    <w:rsid w:val="1A90FA0B"/>
    <w:rsid w:val="1A917940"/>
    <w:rsid w:val="1A96CB2A"/>
    <w:rsid w:val="1A9A2A76"/>
    <w:rsid w:val="1A9A3E29"/>
    <w:rsid w:val="1AA87F63"/>
    <w:rsid w:val="1AAB6FEA"/>
    <w:rsid w:val="1AAB981B"/>
    <w:rsid w:val="1AB04F11"/>
    <w:rsid w:val="1AB6BDE5"/>
    <w:rsid w:val="1AB7D215"/>
    <w:rsid w:val="1AB93C5E"/>
    <w:rsid w:val="1AB9CFE6"/>
    <w:rsid w:val="1ABD21D5"/>
    <w:rsid w:val="1ABD9F43"/>
    <w:rsid w:val="1AC0FBE0"/>
    <w:rsid w:val="1AC5694C"/>
    <w:rsid w:val="1AC6BB99"/>
    <w:rsid w:val="1AC98201"/>
    <w:rsid w:val="1ACAEED9"/>
    <w:rsid w:val="1ACB0B00"/>
    <w:rsid w:val="1ACC7A0A"/>
    <w:rsid w:val="1ACCFE18"/>
    <w:rsid w:val="1ACD9194"/>
    <w:rsid w:val="1AD09D44"/>
    <w:rsid w:val="1AD33A68"/>
    <w:rsid w:val="1ADAADCF"/>
    <w:rsid w:val="1AE3B290"/>
    <w:rsid w:val="1AE68766"/>
    <w:rsid w:val="1AE9518B"/>
    <w:rsid w:val="1AEB9158"/>
    <w:rsid w:val="1AED4231"/>
    <w:rsid w:val="1AEE743C"/>
    <w:rsid w:val="1AEFC75F"/>
    <w:rsid w:val="1AF0D34B"/>
    <w:rsid w:val="1AF0E071"/>
    <w:rsid w:val="1AF1A513"/>
    <w:rsid w:val="1AF8EEE0"/>
    <w:rsid w:val="1B188436"/>
    <w:rsid w:val="1B18923D"/>
    <w:rsid w:val="1B190845"/>
    <w:rsid w:val="1B1A1D60"/>
    <w:rsid w:val="1B21D5D1"/>
    <w:rsid w:val="1B23CB38"/>
    <w:rsid w:val="1B24886E"/>
    <w:rsid w:val="1B2818F7"/>
    <w:rsid w:val="1B29AA71"/>
    <w:rsid w:val="1B29B22A"/>
    <w:rsid w:val="1B2B727C"/>
    <w:rsid w:val="1B303BFC"/>
    <w:rsid w:val="1B358225"/>
    <w:rsid w:val="1B35DC4A"/>
    <w:rsid w:val="1B385C51"/>
    <w:rsid w:val="1B39F1FF"/>
    <w:rsid w:val="1B3CFDF7"/>
    <w:rsid w:val="1B3DC966"/>
    <w:rsid w:val="1B41D0F8"/>
    <w:rsid w:val="1B44006F"/>
    <w:rsid w:val="1B460348"/>
    <w:rsid w:val="1B4C492E"/>
    <w:rsid w:val="1B54E631"/>
    <w:rsid w:val="1B581C93"/>
    <w:rsid w:val="1B59D1BF"/>
    <w:rsid w:val="1B5B99D3"/>
    <w:rsid w:val="1B648ADB"/>
    <w:rsid w:val="1B64EC06"/>
    <w:rsid w:val="1B660EDE"/>
    <w:rsid w:val="1B67C1E5"/>
    <w:rsid w:val="1B730863"/>
    <w:rsid w:val="1B75BA8E"/>
    <w:rsid w:val="1B7741C9"/>
    <w:rsid w:val="1B7A3C7D"/>
    <w:rsid w:val="1B7D9C38"/>
    <w:rsid w:val="1B8028DA"/>
    <w:rsid w:val="1B81918E"/>
    <w:rsid w:val="1B81A7A2"/>
    <w:rsid w:val="1B82E520"/>
    <w:rsid w:val="1B8CC2D7"/>
    <w:rsid w:val="1B988EFF"/>
    <w:rsid w:val="1B9E864E"/>
    <w:rsid w:val="1BA071F2"/>
    <w:rsid w:val="1BA0C631"/>
    <w:rsid w:val="1BA18891"/>
    <w:rsid w:val="1BA2569B"/>
    <w:rsid w:val="1BA2A0FC"/>
    <w:rsid w:val="1BAC25A7"/>
    <w:rsid w:val="1BACF863"/>
    <w:rsid w:val="1BAF91E1"/>
    <w:rsid w:val="1BB08E96"/>
    <w:rsid w:val="1BB09785"/>
    <w:rsid w:val="1BBC2312"/>
    <w:rsid w:val="1BBCA168"/>
    <w:rsid w:val="1BC9CF9E"/>
    <w:rsid w:val="1BCB4685"/>
    <w:rsid w:val="1BCDBD51"/>
    <w:rsid w:val="1BD40B8E"/>
    <w:rsid w:val="1BDBD5FE"/>
    <w:rsid w:val="1BDC18A2"/>
    <w:rsid w:val="1BE0045D"/>
    <w:rsid w:val="1BE38F73"/>
    <w:rsid w:val="1BE8B7F9"/>
    <w:rsid w:val="1BF975C2"/>
    <w:rsid w:val="1BF981B8"/>
    <w:rsid w:val="1BFB6D5A"/>
    <w:rsid w:val="1C02E3EF"/>
    <w:rsid w:val="1C03AA48"/>
    <w:rsid w:val="1C08AB3B"/>
    <w:rsid w:val="1C0B8D09"/>
    <w:rsid w:val="1C0E0071"/>
    <w:rsid w:val="1C0F209C"/>
    <w:rsid w:val="1C1E162F"/>
    <w:rsid w:val="1C1E3FA4"/>
    <w:rsid w:val="1C246FF2"/>
    <w:rsid w:val="1C278042"/>
    <w:rsid w:val="1C2FD7AE"/>
    <w:rsid w:val="1C32F796"/>
    <w:rsid w:val="1C333E88"/>
    <w:rsid w:val="1C3AA7BD"/>
    <w:rsid w:val="1C3D40FA"/>
    <w:rsid w:val="1C4083EC"/>
    <w:rsid w:val="1C4188A1"/>
    <w:rsid w:val="1C4657FC"/>
    <w:rsid w:val="1C49BE3F"/>
    <w:rsid w:val="1C4D685C"/>
    <w:rsid w:val="1C4EEBDE"/>
    <w:rsid w:val="1C50D4B2"/>
    <w:rsid w:val="1C512881"/>
    <w:rsid w:val="1C572D91"/>
    <w:rsid w:val="1C5D5284"/>
    <w:rsid w:val="1C64F776"/>
    <w:rsid w:val="1C67A4AF"/>
    <w:rsid w:val="1C6958C2"/>
    <w:rsid w:val="1C6B7285"/>
    <w:rsid w:val="1C6DFC92"/>
    <w:rsid w:val="1C716321"/>
    <w:rsid w:val="1C7731E7"/>
    <w:rsid w:val="1C7850E1"/>
    <w:rsid w:val="1C78CE73"/>
    <w:rsid w:val="1C7A86A1"/>
    <w:rsid w:val="1C7EC4DB"/>
    <w:rsid w:val="1C8327CF"/>
    <w:rsid w:val="1C866F2D"/>
    <w:rsid w:val="1C879376"/>
    <w:rsid w:val="1C8A5798"/>
    <w:rsid w:val="1C8EBD9A"/>
    <w:rsid w:val="1C8FD3D5"/>
    <w:rsid w:val="1C9D03B6"/>
    <w:rsid w:val="1C9D2FAC"/>
    <w:rsid w:val="1CA4C7C9"/>
    <w:rsid w:val="1CA59EC6"/>
    <w:rsid w:val="1CA71402"/>
    <w:rsid w:val="1CAB10F1"/>
    <w:rsid w:val="1CAF1C9F"/>
    <w:rsid w:val="1CB081DA"/>
    <w:rsid w:val="1CB36471"/>
    <w:rsid w:val="1CB499F4"/>
    <w:rsid w:val="1CB70B96"/>
    <w:rsid w:val="1CB76F20"/>
    <w:rsid w:val="1CBA1A3A"/>
    <w:rsid w:val="1CBA8E03"/>
    <w:rsid w:val="1CBD5C0B"/>
    <w:rsid w:val="1CBDAEC5"/>
    <w:rsid w:val="1CBDEC5D"/>
    <w:rsid w:val="1CBE50A5"/>
    <w:rsid w:val="1CC2EC17"/>
    <w:rsid w:val="1CC41007"/>
    <w:rsid w:val="1CC41BD9"/>
    <w:rsid w:val="1CC6C01A"/>
    <w:rsid w:val="1CC742DD"/>
    <w:rsid w:val="1CCFE0AD"/>
    <w:rsid w:val="1CD2113C"/>
    <w:rsid w:val="1CD2FFD9"/>
    <w:rsid w:val="1CD4F440"/>
    <w:rsid w:val="1CDD4495"/>
    <w:rsid w:val="1CDEBF59"/>
    <w:rsid w:val="1CE0D4A3"/>
    <w:rsid w:val="1CE48558"/>
    <w:rsid w:val="1CE68A7D"/>
    <w:rsid w:val="1CE6A48D"/>
    <w:rsid w:val="1CE71D20"/>
    <w:rsid w:val="1CEAD75E"/>
    <w:rsid w:val="1CEC15B9"/>
    <w:rsid w:val="1CF432AF"/>
    <w:rsid w:val="1CF4EF5C"/>
    <w:rsid w:val="1CF603D5"/>
    <w:rsid w:val="1CFC336E"/>
    <w:rsid w:val="1CFEC76D"/>
    <w:rsid w:val="1CFF0A88"/>
    <w:rsid w:val="1CFFB0BA"/>
    <w:rsid w:val="1D061555"/>
    <w:rsid w:val="1D082EAD"/>
    <w:rsid w:val="1D168923"/>
    <w:rsid w:val="1D1AB251"/>
    <w:rsid w:val="1D278C2F"/>
    <w:rsid w:val="1D29F7D5"/>
    <w:rsid w:val="1D2A563A"/>
    <w:rsid w:val="1D2E471A"/>
    <w:rsid w:val="1D316EB3"/>
    <w:rsid w:val="1D38E49F"/>
    <w:rsid w:val="1D3BFBD4"/>
    <w:rsid w:val="1D3D0DC1"/>
    <w:rsid w:val="1D3D3C0F"/>
    <w:rsid w:val="1D427CAE"/>
    <w:rsid w:val="1D45A5B1"/>
    <w:rsid w:val="1D49512C"/>
    <w:rsid w:val="1D4F05E7"/>
    <w:rsid w:val="1D51F812"/>
    <w:rsid w:val="1D541D27"/>
    <w:rsid w:val="1D59C2B2"/>
    <w:rsid w:val="1D65B120"/>
    <w:rsid w:val="1D681A85"/>
    <w:rsid w:val="1D6E4994"/>
    <w:rsid w:val="1D6F8EDB"/>
    <w:rsid w:val="1D704825"/>
    <w:rsid w:val="1D70FA63"/>
    <w:rsid w:val="1D73F0CE"/>
    <w:rsid w:val="1D793A2E"/>
    <w:rsid w:val="1D79BCA1"/>
    <w:rsid w:val="1D8539A1"/>
    <w:rsid w:val="1D864881"/>
    <w:rsid w:val="1D868008"/>
    <w:rsid w:val="1D878153"/>
    <w:rsid w:val="1D8B5EE3"/>
    <w:rsid w:val="1D8F8861"/>
    <w:rsid w:val="1D989A08"/>
    <w:rsid w:val="1D98A1C8"/>
    <w:rsid w:val="1D9F5CEA"/>
    <w:rsid w:val="1DA0E7A8"/>
    <w:rsid w:val="1DA2E0FA"/>
    <w:rsid w:val="1DA35E81"/>
    <w:rsid w:val="1DA895E7"/>
    <w:rsid w:val="1DAD057A"/>
    <w:rsid w:val="1DB1F5D2"/>
    <w:rsid w:val="1DB8C3C5"/>
    <w:rsid w:val="1DBC6F0E"/>
    <w:rsid w:val="1DBD9687"/>
    <w:rsid w:val="1DC04053"/>
    <w:rsid w:val="1DCB19A0"/>
    <w:rsid w:val="1DCD517B"/>
    <w:rsid w:val="1DD2B8E8"/>
    <w:rsid w:val="1DE6FE47"/>
    <w:rsid w:val="1DE8D9FD"/>
    <w:rsid w:val="1DEC203B"/>
    <w:rsid w:val="1DEDD20F"/>
    <w:rsid w:val="1DF0F3E5"/>
    <w:rsid w:val="1DF19406"/>
    <w:rsid w:val="1DF50E71"/>
    <w:rsid w:val="1DFA73DD"/>
    <w:rsid w:val="1E0A9180"/>
    <w:rsid w:val="1E0D06D4"/>
    <w:rsid w:val="1E0D783F"/>
    <w:rsid w:val="1E13A2CF"/>
    <w:rsid w:val="1E1401CB"/>
    <w:rsid w:val="1E18CA98"/>
    <w:rsid w:val="1E19109D"/>
    <w:rsid w:val="1E19420D"/>
    <w:rsid w:val="1E1DA148"/>
    <w:rsid w:val="1E1F91CA"/>
    <w:rsid w:val="1E2638B9"/>
    <w:rsid w:val="1E292A46"/>
    <w:rsid w:val="1E2B363D"/>
    <w:rsid w:val="1E2CCCB3"/>
    <w:rsid w:val="1E31159D"/>
    <w:rsid w:val="1E341A72"/>
    <w:rsid w:val="1E3429E0"/>
    <w:rsid w:val="1E34702B"/>
    <w:rsid w:val="1E34AFDB"/>
    <w:rsid w:val="1E3B4FCD"/>
    <w:rsid w:val="1E3EAE35"/>
    <w:rsid w:val="1E414ADD"/>
    <w:rsid w:val="1E486EDD"/>
    <w:rsid w:val="1E48E7D0"/>
    <w:rsid w:val="1E4CD337"/>
    <w:rsid w:val="1E4DB32F"/>
    <w:rsid w:val="1E51BF4A"/>
    <w:rsid w:val="1E52298A"/>
    <w:rsid w:val="1E533F81"/>
    <w:rsid w:val="1E53DC3E"/>
    <w:rsid w:val="1E582895"/>
    <w:rsid w:val="1E61556E"/>
    <w:rsid w:val="1E635B21"/>
    <w:rsid w:val="1E63B868"/>
    <w:rsid w:val="1E6A45CD"/>
    <w:rsid w:val="1E6B2802"/>
    <w:rsid w:val="1E6BB10E"/>
    <w:rsid w:val="1E7348DB"/>
    <w:rsid w:val="1E73A298"/>
    <w:rsid w:val="1E80073A"/>
    <w:rsid w:val="1E8070FE"/>
    <w:rsid w:val="1E81761E"/>
    <w:rsid w:val="1E81C514"/>
    <w:rsid w:val="1E831D93"/>
    <w:rsid w:val="1E8ACB8A"/>
    <w:rsid w:val="1E8CBD15"/>
    <w:rsid w:val="1E8ECF47"/>
    <w:rsid w:val="1E92284B"/>
    <w:rsid w:val="1E9455F8"/>
    <w:rsid w:val="1E948126"/>
    <w:rsid w:val="1E9715E1"/>
    <w:rsid w:val="1E9EA00A"/>
    <w:rsid w:val="1E9EDDCC"/>
    <w:rsid w:val="1EA61102"/>
    <w:rsid w:val="1EA969BD"/>
    <w:rsid w:val="1EAABAA1"/>
    <w:rsid w:val="1EAECF3E"/>
    <w:rsid w:val="1EAEFCA0"/>
    <w:rsid w:val="1EB18896"/>
    <w:rsid w:val="1EB391BB"/>
    <w:rsid w:val="1EB5F49B"/>
    <w:rsid w:val="1EB828AB"/>
    <w:rsid w:val="1EBA9D8C"/>
    <w:rsid w:val="1EBB3004"/>
    <w:rsid w:val="1EC38A23"/>
    <w:rsid w:val="1EC73C6D"/>
    <w:rsid w:val="1EC81AEA"/>
    <w:rsid w:val="1ED66D4A"/>
    <w:rsid w:val="1ED84925"/>
    <w:rsid w:val="1EE3AFDE"/>
    <w:rsid w:val="1EE3CCCA"/>
    <w:rsid w:val="1EE8111A"/>
    <w:rsid w:val="1EECDA91"/>
    <w:rsid w:val="1EEDFA6F"/>
    <w:rsid w:val="1EEE4B23"/>
    <w:rsid w:val="1EEFD7B9"/>
    <w:rsid w:val="1EF694CB"/>
    <w:rsid w:val="1EFE6CAF"/>
    <w:rsid w:val="1F021947"/>
    <w:rsid w:val="1F0CB24C"/>
    <w:rsid w:val="1F0F87CC"/>
    <w:rsid w:val="1F1091B5"/>
    <w:rsid w:val="1F11AD6C"/>
    <w:rsid w:val="1F12077B"/>
    <w:rsid w:val="1F12B23F"/>
    <w:rsid w:val="1F18C5B2"/>
    <w:rsid w:val="1F196416"/>
    <w:rsid w:val="1F1B131E"/>
    <w:rsid w:val="1F1F9C35"/>
    <w:rsid w:val="1F28CF8E"/>
    <w:rsid w:val="1F2A19BF"/>
    <w:rsid w:val="1F2CB9CB"/>
    <w:rsid w:val="1F2ED4B9"/>
    <w:rsid w:val="1F2F2A7B"/>
    <w:rsid w:val="1F2F41E6"/>
    <w:rsid w:val="1F2FD605"/>
    <w:rsid w:val="1F32D674"/>
    <w:rsid w:val="1F3528BA"/>
    <w:rsid w:val="1F410B04"/>
    <w:rsid w:val="1F4143E6"/>
    <w:rsid w:val="1F440C85"/>
    <w:rsid w:val="1F478989"/>
    <w:rsid w:val="1F4854F5"/>
    <w:rsid w:val="1F4D4AAC"/>
    <w:rsid w:val="1F52EDEE"/>
    <w:rsid w:val="1F5329E0"/>
    <w:rsid w:val="1F5F5C3C"/>
    <w:rsid w:val="1F60098C"/>
    <w:rsid w:val="1F61FE5C"/>
    <w:rsid w:val="1F628954"/>
    <w:rsid w:val="1F652BCE"/>
    <w:rsid w:val="1F6911AE"/>
    <w:rsid w:val="1F6DDBAD"/>
    <w:rsid w:val="1F779391"/>
    <w:rsid w:val="1F77D30E"/>
    <w:rsid w:val="1F792960"/>
    <w:rsid w:val="1F7C645B"/>
    <w:rsid w:val="1F7EE130"/>
    <w:rsid w:val="1F815307"/>
    <w:rsid w:val="1F85CB54"/>
    <w:rsid w:val="1F874F70"/>
    <w:rsid w:val="1F8918BA"/>
    <w:rsid w:val="1F891E09"/>
    <w:rsid w:val="1F89A270"/>
    <w:rsid w:val="1F8BCE5A"/>
    <w:rsid w:val="1F8E6036"/>
    <w:rsid w:val="1F8F6783"/>
    <w:rsid w:val="1F94EA37"/>
    <w:rsid w:val="1F99A270"/>
    <w:rsid w:val="1F9C9950"/>
    <w:rsid w:val="1F9CB274"/>
    <w:rsid w:val="1FA19F74"/>
    <w:rsid w:val="1FA543E0"/>
    <w:rsid w:val="1FA8A48B"/>
    <w:rsid w:val="1FA8A4D7"/>
    <w:rsid w:val="1FA8B117"/>
    <w:rsid w:val="1FB19DDF"/>
    <w:rsid w:val="1FB68028"/>
    <w:rsid w:val="1FBCC4A3"/>
    <w:rsid w:val="1FC9F575"/>
    <w:rsid w:val="1FCBFC20"/>
    <w:rsid w:val="1FCEFFB5"/>
    <w:rsid w:val="1FD02F3F"/>
    <w:rsid w:val="1FD15C03"/>
    <w:rsid w:val="1FD865FC"/>
    <w:rsid w:val="1FDD171C"/>
    <w:rsid w:val="1FDF5C78"/>
    <w:rsid w:val="1FE2B21F"/>
    <w:rsid w:val="1FE889FF"/>
    <w:rsid w:val="1FEAA71F"/>
    <w:rsid w:val="1FEF396D"/>
    <w:rsid w:val="1FF20DCF"/>
    <w:rsid w:val="1FF270CC"/>
    <w:rsid w:val="1FF3D4AE"/>
    <w:rsid w:val="1FF72B91"/>
    <w:rsid w:val="1FF781DC"/>
    <w:rsid w:val="1FF85CC6"/>
    <w:rsid w:val="1FF9C343"/>
    <w:rsid w:val="1FFA5705"/>
    <w:rsid w:val="1FFA73BC"/>
    <w:rsid w:val="1FFDA5BA"/>
    <w:rsid w:val="20001536"/>
    <w:rsid w:val="20008536"/>
    <w:rsid w:val="20018DA6"/>
    <w:rsid w:val="20042006"/>
    <w:rsid w:val="2007E28D"/>
    <w:rsid w:val="20095FD7"/>
    <w:rsid w:val="20103DC3"/>
    <w:rsid w:val="2013BCA2"/>
    <w:rsid w:val="20156B60"/>
    <w:rsid w:val="20193774"/>
    <w:rsid w:val="201CA3A0"/>
    <w:rsid w:val="2021BEAC"/>
    <w:rsid w:val="202B9A4B"/>
    <w:rsid w:val="202C42A6"/>
    <w:rsid w:val="202F93FF"/>
    <w:rsid w:val="202FE12E"/>
    <w:rsid w:val="20302AF8"/>
    <w:rsid w:val="2031E6D8"/>
    <w:rsid w:val="20334391"/>
    <w:rsid w:val="20364827"/>
    <w:rsid w:val="2037D3D8"/>
    <w:rsid w:val="20387068"/>
    <w:rsid w:val="203D70BC"/>
    <w:rsid w:val="203F07FB"/>
    <w:rsid w:val="2040188E"/>
    <w:rsid w:val="204397D2"/>
    <w:rsid w:val="2048744D"/>
    <w:rsid w:val="2049A3C9"/>
    <w:rsid w:val="204FFB68"/>
    <w:rsid w:val="2051E8D6"/>
    <w:rsid w:val="205282C7"/>
    <w:rsid w:val="2058D6B2"/>
    <w:rsid w:val="205AAE4C"/>
    <w:rsid w:val="2064B043"/>
    <w:rsid w:val="20683B11"/>
    <w:rsid w:val="2068A1D7"/>
    <w:rsid w:val="2069B707"/>
    <w:rsid w:val="2075DCA0"/>
    <w:rsid w:val="20771DB7"/>
    <w:rsid w:val="20798CEA"/>
    <w:rsid w:val="207F803F"/>
    <w:rsid w:val="2080F1EE"/>
    <w:rsid w:val="208398F3"/>
    <w:rsid w:val="20847D4E"/>
    <w:rsid w:val="2090285A"/>
    <w:rsid w:val="2093B175"/>
    <w:rsid w:val="20944FC4"/>
    <w:rsid w:val="20966B92"/>
    <w:rsid w:val="2098BF48"/>
    <w:rsid w:val="209BCD29"/>
    <w:rsid w:val="20A094A1"/>
    <w:rsid w:val="20A3CEF2"/>
    <w:rsid w:val="20AAF1DE"/>
    <w:rsid w:val="20B5236C"/>
    <w:rsid w:val="20B782FA"/>
    <w:rsid w:val="20B8466F"/>
    <w:rsid w:val="20B93FDC"/>
    <w:rsid w:val="20BAAC80"/>
    <w:rsid w:val="20BC4FE9"/>
    <w:rsid w:val="20C5982A"/>
    <w:rsid w:val="20CDFB3D"/>
    <w:rsid w:val="20D37E72"/>
    <w:rsid w:val="20D81294"/>
    <w:rsid w:val="20D84780"/>
    <w:rsid w:val="20DCC42F"/>
    <w:rsid w:val="20DE656C"/>
    <w:rsid w:val="20DE8A53"/>
    <w:rsid w:val="20E0E479"/>
    <w:rsid w:val="20EBD0CD"/>
    <w:rsid w:val="20F54E91"/>
    <w:rsid w:val="20F99434"/>
    <w:rsid w:val="2100C492"/>
    <w:rsid w:val="2103654A"/>
    <w:rsid w:val="210574BD"/>
    <w:rsid w:val="210C2A97"/>
    <w:rsid w:val="21109CD9"/>
    <w:rsid w:val="211121BA"/>
    <w:rsid w:val="211178B1"/>
    <w:rsid w:val="211398D8"/>
    <w:rsid w:val="211927A9"/>
    <w:rsid w:val="211F1840"/>
    <w:rsid w:val="2127F223"/>
    <w:rsid w:val="212A6E3D"/>
    <w:rsid w:val="212CCF58"/>
    <w:rsid w:val="212FDBBF"/>
    <w:rsid w:val="2134704F"/>
    <w:rsid w:val="21370DC7"/>
    <w:rsid w:val="2138DC2E"/>
    <w:rsid w:val="213B20C6"/>
    <w:rsid w:val="214BB15D"/>
    <w:rsid w:val="214FD6B8"/>
    <w:rsid w:val="21503012"/>
    <w:rsid w:val="2158B433"/>
    <w:rsid w:val="215CE6B8"/>
    <w:rsid w:val="2161D31A"/>
    <w:rsid w:val="2162E9F3"/>
    <w:rsid w:val="21661AE6"/>
    <w:rsid w:val="216941F1"/>
    <w:rsid w:val="21698A45"/>
    <w:rsid w:val="216C5CA6"/>
    <w:rsid w:val="2172D751"/>
    <w:rsid w:val="21758DDD"/>
    <w:rsid w:val="21829503"/>
    <w:rsid w:val="21861C33"/>
    <w:rsid w:val="218B04CF"/>
    <w:rsid w:val="218B8E18"/>
    <w:rsid w:val="21925CCA"/>
    <w:rsid w:val="2196A0BB"/>
    <w:rsid w:val="219E70ED"/>
    <w:rsid w:val="21A1B702"/>
    <w:rsid w:val="21A73EB5"/>
    <w:rsid w:val="21A96600"/>
    <w:rsid w:val="21AB782B"/>
    <w:rsid w:val="21B07178"/>
    <w:rsid w:val="21B1C82C"/>
    <w:rsid w:val="21C592D5"/>
    <w:rsid w:val="21C6A77D"/>
    <w:rsid w:val="21CBF41C"/>
    <w:rsid w:val="21CF6945"/>
    <w:rsid w:val="21D8AE34"/>
    <w:rsid w:val="21DA945D"/>
    <w:rsid w:val="21DE3D79"/>
    <w:rsid w:val="21E25383"/>
    <w:rsid w:val="21E2C7AC"/>
    <w:rsid w:val="21E97B84"/>
    <w:rsid w:val="21EE8386"/>
    <w:rsid w:val="21F2BD8A"/>
    <w:rsid w:val="21F56E72"/>
    <w:rsid w:val="21F5F74D"/>
    <w:rsid w:val="21F67ADF"/>
    <w:rsid w:val="21FC4EF7"/>
    <w:rsid w:val="2206CD48"/>
    <w:rsid w:val="2207F323"/>
    <w:rsid w:val="220825C8"/>
    <w:rsid w:val="220A8D12"/>
    <w:rsid w:val="22113854"/>
    <w:rsid w:val="2212A815"/>
    <w:rsid w:val="2215520F"/>
    <w:rsid w:val="221C327B"/>
    <w:rsid w:val="2221B5C1"/>
    <w:rsid w:val="2221D008"/>
    <w:rsid w:val="2224671C"/>
    <w:rsid w:val="222633C7"/>
    <w:rsid w:val="2226DE36"/>
    <w:rsid w:val="222D6F08"/>
    <w:rsid w:val="22319BFA"/>
    <w:rsid w:val="2231D1F4"/>
    <w:rsid w:val="2234D30C"/>
    <w:rsid w:val="2236327E"/>
    <w:rsid w:val="223718DE"/>
    <w:rsid w:val="223E5613"/>
    <w:rsid w:val="224CE6D4"/>
    <w:rsid w:val="22548134"/>
    <w:rsid w:val="22587AA2"/>
    <w:rsid w:val="225EEB2D"/>
    <w:rsid w:val="225FF359"/>
    <w:rsid w:val="2262D9AE"/>
    <w:rsid w:val="2266B91F"/>
    <w:rsid w:val="226A4E97"/>
    <w:rsid w:val="22710AB8"/>
    <w:rsid w:val="2274D3CA"/>
    <w:rsid w:val="22781840"/>
    <w:rsid w:val="227C1CDC"/>
    <w:rsid w:val="227DEC66"/>
    <w:rsid w:val="2287C83D"/>
    <w:rsid w:val="2288F6A7"/>
    <w:rsid w:val="228C541F"/>
    <w:rsid w:val="228F6F74"/>
    <w:rsid w:val="228F7315"/>
    <w:rsid w:val="229BCFE0"/>
    <w:rsid w:val="22A33105"/>
    <w:rsid w:val="22AD8945"/>
    <w:rsid w:val="22AE55CC"/>
    <w:rsid w:val="22B0E20F"/>
    <w:rsid w:val="22B6F5A3"/>
    <w:rsid w:val="22BDA1AE"/>
    <w:rsid w:val="22C81F7E"/>
    <w:rsid w:val="22C9628E"/>
    <w:rsid w:val="22CAA6AE"/>
    <w:rsid w:val="22CD0BBF"/>
    <w:rsid w:val="22CDA797"/>
    <w:rsid w:val="22CDD0C4"/>
    <w:rsid w:val="22D14F46"/>
    <w:rsid w:val="22DF39DC"/>
    <w:rsid w:val="22E2057F"/>
    <w:rsid w:val="22E40DC9"/>
    <w:rsid w:val="22E47DD5"/>
    <w:rsid w:val="22ECCBCA"/>
    <w:rsid w:val="22F12097"/>
    <w:rsid w:val="22F3927C"/>
    <w:rsid w:val="22F575FD"/>
    <w:rsid w:val="22F7D261"/>
    <w:rsid w:val="22FBBB50"/>
    <w:rsid w:val="230E6F63"/>
    <w:rsid w:val="23108D1F"/>
    <w:rsid w:val="2310D8D0"/>
    <w:rsid w:val="2314E7B1"/>
    <w:rsid w:val="231E334E"/>
    <w:rsid w:val="231F4457"/>
    <w:rsid w:val="23203D92"/>
    <w:rsid w:val="2325D65C"/>
    <w:rsid w:val="2326B0A4"/>
    <w:rsid w:val="2326CF27"/>
    <w:rsid w:val="2327446F"/>
    <w:rsid w:val="2327B86C"/>
    <w:rsid w:val="2329427E"/>
    <w:rsid w:val="232E3048"/>
    <w:rsid w:val="2334F56A"/>
    <w:rsid w:val="233B7872"/>
    <w:rsid w:val="2343126A"/>
    <w:rsid w:val="234C861F"/>
    <w:rsid w:val="234DA39A"/>
    <w:rsid w:val="234FA73A"/>
    <w:rsid w:val="2354E741"/>
    <w:rsid w:val="235524BB"/>
    <w:rsid w:val="23559FEE"/>
    <w:rsid w:val="2356809D"/>
    <w:rsid w:val="2359D53E"/>
    <w:rsid w:val="23672F76"/>
    <w:rsid w:val="23680DC9"/>
    <w:rsid w:val="23689BFC"/>
    <w:rsid w:val="236A77F5"/>
    <w:rsid w:val="236B89B1"/>
    <w:rsid w:val="236C3FC7"/>
    <w:rsid w:val="236E4C0C"/>
    <w:rsid w:val="2376C159"/>
    <w:rsid w:val="2377FBE8"/>
    <w:rsid w:val="237D32DC"/>
    <w:rsid w:val="237D822D"/>
    <w:rsid w:val="237DF650"/>
    <w:rsid w:val="237F090C"/>
    <w:rsid w:val="238B91D5"/>
    <w:rsid w:val="238D0BEA"/>
    <w:rsid w:val="2393444D"/>
    <w:rsid w:val="239B04C2"/>
    <w:rsid w:val="239C2579"/>
    <w:rsid w:val="239F6A53"/>
    <w:rsid w:val="23A57594"/>
    <w:rsid w:val="23AC2934"/>
    <w:rsid w:val="23B31460"/>
    <w:rsid w:val="23B83D35"/>
    <w:rsid w:val="23B9FF09"/>
    <w:rsid w:val="23BAA977"/>
    <w:rsid w:val="23BB7AFF"/>
    <w:rsid w:val="23CC5041"/>
    <w:rsid w:val="23CE6C49"/>
    <w:rsid w:val="23CF2FB6"/>
    <w:rsid w:val="23D061C2"/>
    <w:rsid w:val="23D26395"/>
    <w:rsid w:val="23DCBFBB"/>
    <w:rsid w:val="23DE19A4"/>
    <w:rsid w:val="23E61AAE"/>
    <w:rsid w:val="23ECD195"/>
    <w:rsid w:val="23F0142C"/>
    <w:rsid w:val="23FBB012"/>
    <w:rsid w:val="2403CDCA"/>
    <w:rsid w:val="24059BFF"/>
    <w:rsid w:val="2406289B"/>
    <w:rsid w:val="24139996"/>
    <w:rsid w:val="2415719F"/>
    <w:rsid w:val="241A3E18"/>
    <w:rsid w:val="241C1350"/>
    <w:rsid w:val="241D199F"/>
    <w:rsid w:val="242549AA"/>
    <w:rsid w:val="242A52E7"/>
    <w:rsid w:val="242EFCE2"/>
    <w:rsid w:val="24322856"/>
    <w:rsid w:val="243375BE"/>
    <w:rsid w:val="2436D95E"/>
    <w:rsid w:val="2438B7B3"/>
    <w:rsid w:val="243CB0D8"/>
    <w:rsid w:val="2442D547"/>
    <w:rsid w:val="2443C701"/>
    <w:rsid w:val="2443F315"/>
    <w:rsid w:val="244944E7"/>
    <w:rsid w:val="244C7A46"/>
    <w:rsid w:val="244FFC25"/>
    <w:rsid w:val="2450E0B8"/>
    <w:rsid w:val="2455D555"/>
    <w:rsid w:val="24570582"/>
    <w:rsid w:val="2459846F"/>
    <w:rsid w:val="245AA0DD"/>
    <w:rsid w:val="2463FB40"/>
    <w:rsid w:val="2464B111"/>
    <w:rsid w:val="2468E686"/>
    <w:rsid w:val="2468FA98"/>
    <w:rsid w:val="246B4BC5"/>
    <w:rsid w:val="2472085D"/>
    <w:rsid w:val="2475EC48"/>
    <w:rsid w:val="247BC8F5"/>
    <w:rsid w:val="247BD13A"/>
    <w:rsid w:val="247D8426"/>
    <w:rsid w:val="247FE6E7"/>
    <w:rsid w:val="2480CF8E"/>
    <w:rsid w:val="24871292"/>
    <w:rsid w:val="24871F27"/>
    <w:rsid w:val="2487F90D"/>
    <w:rsid w:val="248B35C7"/>
    <w:rsid w:val="248E87B9"/>
    <w:rsid w:val="248ED4AA"/>
    <w:rsid w:val="248F73E9"/>
    <w:rsid w:val="2490AF3F"/>
    <w:rsid w:val="249D3A8B"/>
    <w:rsid w:val="24A32875"/>
    <w:rsid w:val="24A91984"/>
    <w:rsid w:val="24A97231"/>
    <w:rsid w:val="24AC8ECE"/>
    <w:rsid w:val="24AE3B7E"/>
    <w:rsid w:val="24AEC8AD"/>
    <w:rsid w:val="24AECF71"/>
    <w:rsid w:val="24B129F7"/>
    <w:rsid w:val="24B42168"/>
    <w:rsid w:val="24BBDA05"/>
    <w:rsid w:val="24C33FD1"/>
    <w:rsid w:val="24C8F3ED"/>
    <w:rsid w:val="24CD5EA8"/>
    <w:rsid w:val="24CE23F5"/>
    <w:rsid w:val="24CE7A71"/>
    <w:rsid w:val="24D190F8"/>
    <w:rsid w:val="24D348F0"/>
    <w:rsid w:val="24D4C1FC"/>
    <w:rsid w:val="24D7A1AC"/>
    <w:rsid w:val="24D9B8B5"/>
    <w:rsid w:val="24DF45FE"/>
    <w:rsid w:val="24DFA5E1"/>
    <w:rsid w:val="24E3B97E"/>
    <w:rsid w:val="24EA136D"/>
    <w:rsid w:val="24EB7D1F"/>
    <w:rsid w:val="24EF347A"/>
    <w:rsid w:val="24F751B3"/>
    <w:rsid w:val="24F8A6CE"/>
    <w:rsid w:val="24FB960A"/>
    <w:rsid w:val="24FC6D84"/>
    <w:rsid w:val="24FD1A2A"/>
    <w:rsid w:val="25050761"/>
    <w:rsid w:val="25057307"/>
    <w:rsid w:val="2509048A"/>
    <w:rsid w:val="250932F0"/>
    <w:rsid w:val="250950F0"/>
    <w:rsid w:val="250C9598"/>
    <w:rsid w:val="250D7FBA"/>
    <w:rsid w:val="2510438B"/>
    <w:rsid w:val="2517D91A"/>
    <w:rsid w:val="251BD609"/>
    <w:rsid w:val="251D758A"/>
    <w:rsid w:val="251E5E08"/>
    <w:rsid w:val="251F42FE"/>
    <w:rsid w:val="251FA0A7"/>
    <w:rsid w:val="2522BC7C"/>
    <w:rsid w:val="25232015"/>
    <w:rsid w:val="252416F1"/>
    <w:rsid w:val="2524FB03"/>
    <w:rsid w:val="25264774"/>
    <w:rsid w:val="25275DB3"/>
    <w:rsid w:val="252C78D6"/>
    <w:rsid w:val="252D741E"/>
    <w:rsid w:val="252F3C32"/>
    <w:rsid w:val="25399293"/>
    <w:rsid w:val="253EEDEA"/>
    <w:rsid w:val="253FDCB7"/>
    <w:rsid w:val="2542039C"/>
    <w:rsid w:val="25431265"/>
    <w:rsid w:val="2543F8E6"/>
    <w:rsid w:val="25457BCA"/>
    <w:rsid w:val="2546CEFD"/>
    <w:rsid w:val="2547CD17"/>
    <w:rsid w:val="254AB3CB"/>
    <w:rsid w:val="254C9104"/>
    <w:rsid w:val="25555D51"/>
    <w:rsid w:val="2558B9D9"/>
    <w:rsid w:val="25590B57"/>
    <w:rsid w:val="25652359"/>
    <w:rsid w:val="25676455"/>
    <w:rsid w:val="2568CF14"/>
    <w:rsid w:val="2570BE2C"/>
    <w:rsid w:val="257979F2"/>
    <w:rsid w:val="257AC9FF"/>
    <w:rsid w:val="2583B105"/>
    <w:rsid w:val="25858A5B"/>
    <w:rsid w:val="2586FDD4"/>
    <w:rsid w:val="258C5CB8"/>
    <w:rsid w:val="2593619F"/>
    <w:rsid w:val="25951E92"/>
    <w:rsid w:val="2596403B"/>
    <w:rsid w:val="259A68AA"/>
    <w:rsid w:val="25A7DA9D"/>
    <w:rsid w:val="25A9B784"/>
    <w:rsid w:val="25AAEA97"/>
    <w:rsid w:val="25ACC5AD"/>
    <w:rsid w:val="25AEB102"/>
    <w:rsid w:val="25B652C1"/>
    <w:rsid w:val="25C247AC"/>
    <w:rsid w:val="25C521CE"/>
    <w:rsid w:val="25C7089B"/>
    <w:rsid w:val="25CC8772"/>
    <w:rsid w:val="25D07BDD"/>
    <w:rsid w:val="25D2A9BF"/>
    <w:rsid w:val="25D33E9A"/>
    <w:rsid w:val="25D33FBE"/>
    <w:rsid w:val="25D44343"/>
    <w:rsid w:val="25D47211"/>
    <w:rsid w:val="25D6F0EE"/>
    <w:rsid w:val="25D94C17"/>
    <w:rsid w:val="25DD2BE1"/>
    <w:rsid w:val="25DF5C0C"/>
    <w:rsid w:val="25E32908"/>
    <w:rsid w:val="25E9A84E"/>
    <w:rsid w:val="25EB6F37"/>
    <w:rsid w:val="25EC21D9"/>
    <w:rsid w:val="25EC8680"/>
    <w:rsid w:val="25ED978B"/>
    <w:rsid w:val="25F02C9C"/>
    <w:rsid w:val="25F63D14"/>
    <w:rsid w:val="25F71CC3"/>
    <w:rsid w:val="25F74335"/>
    <w:rsid w:val="26005D68"/>
    <w:rsid w:val="2603FF21"/>
    <w:rsid w:val="26050152"/>
    <w:rsid w:val="26087EEE"/>
    <w:rsid w:val="26092DF7"/>
    <w:rsid w:val="260F98FC"/>
    <w:rsid w:val="26114060"/>
    <w:rsid w:val="26146666"/>
    <w:rsid w:val="2616FE02"/>
    <w:rsid w:val="2626D82E"/>
    <w:rsid w:val="2628F3CE"/>
    <w:rsid w:val="262E63D1"/>
    <w:rsid w:val="264249C4"/>
    <w:rsid w:val="2642A733"/>
    <w:rsid w:val="26448163"/>
    <w:rsid w:val="2648679D"/>
    <w:rsid w:val="264AC710"/>
    <w:rsid w:val="264CF464"/>
    <w:rsid w:val="2651A9FD"/>
    <w:rsid w:val="26562878"/>
    <w:rsid w:val="265A63DD"/>
    <w:rsid w:val="265B6D02"/>
    <w:rsid w:val="265BB633"/>
    <w:rsid w:val="265D0C37"/>
    <w:rsid w:val="265F1269"/>
    <w:rsid w:val="265F2F47"/>
    <w:rsid w:val="265FC5A5"/>
    <w:rsid w:val="266D01CC"/>
    <w:rsid w:val="266D1049"/>
    <w:rsid w:val="266ED356"/>
    <w:rsid w:val="2676A999"/>
    <w:rsid w:val="267779C3"/>
    <w:rsid w:val="267EAFEF"/>
    <w:rsid w:val="2681B450"/>
    <w:rsid w:val="2682EE76"/>
    <w:rsid w:val="26842EB5"/>
    <w:rsid w:val="268D1517"/>
    <w:rsid w:val="268DA2FC"/>
    <w:rsid w:val="269027BE"/>
    <w:rsid w:val="2691EF9C"/>
    <w:rsid w:val="269982BD"/>
    <w:rsid w:val="269A353D"/>
    <w:rsid w:val="269EB168"/>
    <w:rsid w:val="269F6162"/>
    <w:rsid w:val="26A03A20"/>
    <w:rsid w:val="26A5ECCE"/>
    <w:rsid w:val="26A9ED13"/>
    <w:rsid w:val="26AB048B"/>
    <w:rsid w:val="26B081CB"/>
    <w:rsid w:val="26B3C476"/>
    <w:rsid w:val="26B6856B"/>
    <w:rsid w:val="26B6CF34"/>
    <w:rsid w:val="26BAC042"/>
    <w:rsid w:val="26BC9990"/>
    <w:rsid w:val="26BCB2AD"/>
    <w:rsid w:val="26C1F05C"/>
    <w:rsid w:val="26C5D31F"/>
    <w:rsid w:val="26CCD599"/>
    <w:rsid w:val="26D0E1DD"/>
    <w:rsid w:val="26D850F9"/>
    <w:rsid w:val="26D8E77B"/>
    <w:rsid w:val="26DD5AC1"/>
    <w:rsid w:val="26E57093"/>
    <w:rsid w:val="26E6A267"/>
    <w:rsid w:val="26E8E8B1"/>
    <w:rsid w:val="26F1DAD0"/>
    <w:rsid w:val="26F99585"/>
    <w:rsid w:val="26F9F249"/>
    <w:rsid w:val="2702F01A"/>
    <w:rsid w:val="270424C8"/>
    <w:rsid w:val="27055CC6"/>
    <w:rsid w:val="27087106"/>
    <w:rsid w:val="270F9EDB"/>
    <w:rsid w:val="27176F20"/>
    <w:rsid w:val="271B6D04"/>
    <w:rsid w:val="2722CA19"/>
    <w:rsid w:val="2729296D"/>
    <w:rsid w:val="272FD758"/>
    <w:rsid w:val="2732054B"/>
    <w:rsid w:val="27351216"/>
    <w:rsid w:val="273FBD69"/>
    <w:rsid w:val="27462528"/>
    <w:rsid w:val="27484A70"/>
    <w:rsid w:val="274A8833"/>
    <w:rsid w:val="2752A28B"/>
    <w:rsid w:val="27550E23"/>
    <w:rsid w:val="275FF05E"/>
    <w:rsid w:val="275FF610"/>
    <w:rsid w:val="276D8BCE"/>
    <w:rsid w:val="27781F77"/>
    <w:rsid w:val="27813BDB"/>
    <w:rsid w:val="2781C3C6"/>
    <w:rsid w:val="27881B4D"/>
    <w:rsid w:val="27887A79"/>
    <w:rsid w:val="278CA705"/>
    <w:rsid w:val="278CF392"/>
    <w:rsid w:val="278D1784"/>
    <w:rsid w:val="279046C2"/>
    <w:rsid w:val="27963453"/>
    <w:rsid w:val="27977B23"/>
    <w:rsid w:val="27978367"/>
    <w:rsid w:val="279B2B72"/>
    <w:rsid w:val="27A00C90"/>
    <w:rsid w:val="27AFBD17"/>
    <w:rsid w:val="27B18DD4"/>
    <w:rsid w:val="27B4B1DB"/>
    <w:rsid w:val="27B5AD47"/>
    <w:rsid w:val="27B70130"/>
    <w:rsid w:val="27B7CA33"/>
    <w:rsid w:val="27C374A8"/>
    <w:rsid w:val="27C54C17"/>
    <w:rsid w:val="27C7E538"/>
    <w:rsid w:val="27C7F159"/>
    <w:rsid w:val="27C8AD67"/>
    <w:rsid w:val="27D77D11"/>
    <w:rsid w:val="27D897A4"/>
    <w:rsid w:val="27D8DE51"/>
    <w:rsid w:val="27DB7B49"/>
    <w:rsid w:val="27DEEE9D"/>
    <w:rsid w:val="27E24981"/>
    <w:rsid w:val="27E29E9D"/>
    <w:rsid w:val="27E3CB66"/>
    <w:rsid w:val="27E57A5D"/>
    <w:rsid w:val="27E7CCAF"/>
    <w:rsid w:val="27E90947"/>
    <w:rsid w:val="27EA2013"/>
    <w:rsid w:val="27EA4EBF"/>
    <w:rsid w:val="27EB425B"/>
    <w:rsid w:val="27F94465"/>
    <w:rsid w:val="27FDB913"/>
    <w:rsid w:val="27FDFC33"/>
    <w:rsid w:val="2805F141"/>
    <w:rsid w:val="28122DDE"/>
    <w:rsid w:val="2813192B"/>
    <w:rsid w:val="28135CB8"/>
    <w:rsid w:val="28137929"/>
    <w:rsid w:val="28140FC5"/>
    <w:rsid w:val="281865E3"/>
    <w:rsid w:val="2823E399"/>
    <w:rsid w:val="2825BAD6"/>
    <w:rsid w:val="283023E5"/>
    <w:rsid w:val="2831364C"/>
    <w:rsid w:val="2832C886"/>
    <w:rsid w:val="2832D404"/>
    <w:rsid w:val="2833AD82"/>
    <w:rsid w:val="2837AC3C"/>
    <w:rsid w:val="283A6B7D"/>
    <w:rsid w:val="283A8C74"/>
    <w:rsid w:val="283CD069"/>
    <w:rsid w:val="28451C95"/>
    <w:rsid w:val="284541BA"/>
    <w:rsid w:val="28480D4E"/>
    <w:rsid w:val="284F32FE"/>
    <w:rsid w:val="28567621"/>
    <w:rsid w:val="285780AD"/>
    <w:rsid w:val="285FE325"/>
    <w:rsid w:val="2861A5B1"/>
    <w:rsid w:val="2864E115"/>
    <w:rsid w:val="2865D951"/>
    <w:rsid w:val="286933B6"/>
    <w:rsid w:val="2870E550"/>
    <w:rsid w:val="28781D2E"/>
    <w:rsid w:val="287A24B2"/>
    <w:rsid w:val="287C283D"/>
    <w:rsid w:val="287DD87F"/>
    <w:rsid w:val="287E6898"/>
    <w:rsid w:val="287F2B6B"/>
    <w:rsid w:val="287F4D77"/>
    <w:rsid w:val="28957474"/>
    <w:rsid w:val="289A3964"/>
    <w:rsid w:val="289AA676"/>
    <w:rsid w:val="28A852A6"/>
    <w:rsid w:val="28A8849A"/>
    <w:rsid w:val="28A9E491"/>
    <w:rsid w:val="28B0FC3B"/>
    <w:rsid w:val="28B1BF14"/>
    <w:rsid w:val="28B52A12"/>
    <w:rsid w:val="28BABC6D"/>
    <w:rsid w:val="28C0ED6A"/>
    <w:rsid w:val="28C67D17"/>
    <w:rsid w:val="28C74571"/>
    <w:rsid w:val="28C8AD35"/>
    <w:rsid w:val="28CE7C64"/>
    <w:rsid w:val="28D0EE95"/>
    <w:rsid w:val="28D2969D"/>
    <w:rsid w:val="28D49FFC"/>
    <w:rsid w:val="28D4AF6C"/>
    <w:rsid w:val="28D4BD3C"/>
    <w:rsid w:val="28D61277"/>
    <w:rsid w:val="28DDAA6B"/>
    <w:rsid w:val="28E465D9"/>
    <w:rsid w:val="28E62B2C"/>
    <w:rsid w:val="28E86E0D"/>
    <w:rsid w:val="28ED2DEA"/>
    <w:rsid w:val="28F3C486"/>
    <w:rsid w:val="29000D28"/>
    <w:rsid w:val="29029207"/>
    <w:rsid w:val="2906EF31"/>
    <w:rsid w:val="290A4A81"/>
    <w:rsid w:val="290AE080"/>
    <w:rsid w:val="290C8500"/>
    <w:rsid w:val="2913BA2F"/>
    <w:rsid w:val="291BFB1F"/>
    <w:rsid w:val="292899F3"/>
    <w:rsid w:val="292A2F6D"/>
    <w:rsid w:val="292B24AA"/>
    <w:rsid w:val="293B45D4"/>
    <w:rsid w:val="2941A31F"/>
    <w:rsid w:val="29424263"/>
    <w:rsid w:val="294472DC"/>
    <w:rsid w:val="294A8E55"/>
    <w:rsid w:val="294CC51B"/>
    <w:rsid w:val="294D0F8A"/>
    <w:rsid w:val="294F9924"/>
    <w:rsid w:val="29502C3C"/>
    <w:rsid w:val="29548EF4"/>
    <w:rsid w:val="2955B80B"/>
    <w:rsid w:val="2957BEB8"/>
    <w:rsid w:val="295FA7C5"/>
    <w:rsid w:val="296AB446"/>
    <w:rsid w:val="296CD743"/>
    <w:rsid w:val="2975C401"/>
    <w:rsid w:val="29774BAA"/>
    <w:rsid w:val="29786108"/>
    <w:rsid w:val="29790EEE"/>
    <w:rsid w:val="298505B9"/>
    <w:rsid w:val="2988E434"/>
    <w:rsid w:val="299A2096"/>
    <w:rsid w:val="299B069E"/>
    <w:rsid w:val="299B2CC7"/>
    <w:rsid w:val="29AB1D0E"/>
    <w:rsid w:val="29AC9989"/>
    <w:rsid w:val="29AFD1AD"/>
    <w:rsid w:val="29B2E878"/>
    <w:rsid w:val="29B597DF"/>
    <w:rsid w:val="29B91750"/>
    <w:rsid w:val="29CF0097"/>
    <w:rsid w:val="29D035C5"/>
    <w:rsid w:val="29D2DE7E"/>
    <w:rsid w:val="29D86A07"/>
    <w:rsid w:val="29DBB7D9"/>
    <w:rsid w:val="29DF485D"/>
    <w:rsid w:val="29E2BB46"/>
    <w:rsid w:val="29E97161"/>
    <w:rsid w:val="29EC238D"/>
    <w:rsid w:val="29EDD126"/>
    <w:rsid w:val="29F3EF49"/>
    <w:rsid w:val="29F4B323"/>
    <w:rsid w:val="29F770F0"/>
    <w:rsid w:val="29FB0C0B"/>
    <w:rsid w:val="29FE1D67"/>
    <w:rsid w:val="2A04C295"/>
    <w:rsid w:val="2A0676E0"/>
    <w:rsid w:val="2A0968BE"/>
    <w:rsid w:val="2A0CB5B1"/>
    <w:rsid w:val="2A0FFF93"/>
    <w:rsid w:val="2A127BB3"/>
    <w:rsid w:val="2A2238FB"/>
    <w:rsid w:val="2A224A18"/>
    <w:rsid w:val="2A24B4C8"/>
    <w:rsid w:val="2A287903"/>
    <w:rsid w:val="2A29A832"/>
    <w:rsid w:val="2A2AFF94"/>
    <w:rsid w:val="2A2B3A24"/>
    <w:rsid w:val="2A2B7F90"/>
    <w:rsid w:val="2A2F8D38"/>
    <w:rsid w:val="2A3DFAEE"/>
    <w:rsid w:val="2A3E1B2D"/>
    <w:rsid w:val="2A4080FB"/>
    <w:rsid w:val="2A48B470"/>
    <w:rsid w:val="2A4C3788"/>
    <w:rsid w:val="2A4DFA4F"/>
    <w:rsid w:val="2A4FA81F"/>
    <w:rsid w:val="2A562A42"/>
    <w:rsid w:val="2A56555F"/>
    <w:rsid w:val="2A56B6AA"/>
    <w:rsid w:val="2A61DCCD"/>
    <w:rsid w:val="2A62A132"/>
    <w:rsid w:val="2A62E616"/>
    <w:rsid w:val="2A67C88E"/>
    <w:rsid w:val="2A68376C"/>
    <w:rsid w:val="2A6D409F"/>
    <w:rsid w:val="2A6FCAA3"/>
    <w:rsid w:val="2A7AC547"/>
    <w:rsid w:val="2A7DCAC6"/>
    <w:rsid w:val="2A81F597"/>
    <w:rsid w:val="2A8A4CBA"/>
    <w:rsid w:val="2A8FD99F"/>
    <w:rsid w:val="2A9141C6"/>
    <w:rsid w:val="2A94FBA5"/>
    <w:rsid w:val="2A99AA0B"/>
    <w:rsid w:val="2A9AFE53"/>
    <w:rsid w:val="2A9CFF3C"/>
    <w:rsid w:val="2A9EC35B"/>
    <w:rsid w:val="2AA1195A"/>
    <w:rsid w:val="2AA30067"/>
    <w:rsid w:val="2AA395DA"/>
    <w:rsid w:val="2AAE7C07"/>
    <w:rsid w:val="2AAE9420"/>
    <w:rsid w:val="2AAFCA52"/>
    <w:rsid w:val="2AB150F2"/>
    <w:rsid w:val="2AB1F382"/>
    <w:rsid w:val="2AB9A51B"/>
    <w:rsid w:val="2AC29556"/>
    <w:rsid w:val="2AC2FF77"/>
    <w:rsid w:val="2AC6C885"/>
    <w:rsid w:val="2ACB8665"/>
    <w:rsid w:val="2ACE5B4F"/>
    <w:rsid w:val="2AD16A07"/>
    <w:rsid w:val="2AD718D3"/>
    <w:rsid w:val="2AD9D164"/>
    <w:rsid w:val="2ADA6E63"/>
    <w:rsid w:val="2ADAFF47"/>
    <w:rsid w:val="2ADE3FAA"/>
    <w:rsid w:val="2AE052CF"/>
    <w:rsid w:val="2AE525D4"/>
    <w:rsid w:val="2AEB9F7A"/>
    <w:rsid w:val="2AF3165C"/>
    <w:rsid w:val="2AF5C878"/>
    <w:rsid w:val="2AF7C5F5"/>
    <w:rsid w:val="2AF89079"/>
    <w:rsid w:val="2B0522C7"/>
    <w:rsid w:val="2B0A51FD"/>
    <w:rsid w:val="2B0ABD4C"/>
    <w:rsid w:val="2B0B895B"/>
    <w:rsid w:val="2B0CD51A"/>
    <w:rsid w:val="2B15C500"/>
    <w:rsid w:val="2B1B5D92"/>
    <w:rsid w:val="2B1D80EA"/>
    <w:rsid w:val="2B241B27"/>
    <w:rsid w:val="2B25E502"/>
    <w:rsid w:val="2B283C2C"/>
    <w:rsid w:val="2B2ABCBF"/>
    <w:rsid w:val="2B301215"/>
    <w:rsid w:val="2B33F50C"/>
    <w:rsid w:val="2B36DE5B"/>
    <w:rsid w:val="2B37CCC9"/>
    <w:rsid w:val="2B3B9271"/>
    <w:rsid w:val="2B462398"/>
    <w:rsid w:val="2B4A9A20"/>
    <w:rsid w:val="2B4DB6E9"/>
    <w:rsid w:val="2B4E244F"/>
    <w:rsid w:val="2B4E2DAB"/>
    <w:rsid w:val="2B59F701"/>
    <w:rsid w:val="2B5A4678"/>
    <w:rsid w:val="2B5FF926"/>
    <w:rsid w:val="2B60AFFE"/>
    <w:rsid w:val="2B624459"/>
    <w:rsid w:val="2B63C0EA"/>
    <w:rsid w:val="2B77E759"/>
    <w:rsid w:val="2B783337"/>
    <w:rsid w:val="2B783E28"/>
    <w:rsid w:val="2B7B94D7"/>
    <w:rsid w:val="2B80DDB1"/>
    <w:rsid w:val="2B812A36"/>
    <w:rsid w:val="2B8642E3"/>
    <w:rsid w:val="2B8D96C6"/>
    <w:rsid w:val="2B8E9BAB"/>
    <w:rsid w:val="2B99479E"/>
    <w:rsid w:val="2BA1966F"/>
    <w:rsid w:val="2BA958D8"/>
    <w:rsid w:val="2BAEDFA2"/>
    <w:rsid w:val="2BB286B8"/>
    <w:rsid w:val="2BBA7DCA"/>
    <w:rsid w:val="2BBB8AF9"/>
    <w:rsid w:val="2BBC52B6"/>
    <w:rsid w:val="2BBDE19A"/>
    <w:rsid w:val="2BBEB305"/>
    <w:rsid w:val="2BC049E0"/>
    <w:rsid w:val="2BC554EA"/>
    <w:rsid w:val="2BC85CF6"/>
    <w:rsid w:val="2BC8C8D0"/>
    <w:rsid w:val="2BD050CB"/>
    <w:rsid w:val="2BD7578E"/>
    <w:rsid w:val="2BD83BE8"/>
    <w:rsid w:val="2BDA310F"/>
    <w:rsid w:val="2BDAAB06"/>
    <w:rsid w:val="2BDD69FD"/>
    <w:rsid w:val="2BDF224A"/>
    <w:rsid w:val="2BEA6FC7"/>
    <w:rsid w:val="2BF42E1D"/>
    <w:rsid w:val="2BF821C3"/>
    <w:rsid w:val="2BFAEE6D"/>
    <w:rsid w:val="2C0603EB"/>
    <w:rsid w:val="2C094BEA"/>
    <w:rsid w:val="2C09D3C3"/>
    <w:rsid w:val="2C0DE556"/>
    <w:rsid w:val="2C15E333"/>
    <w:rsid w:val="2C18BBEB"/>
    <w:rsid w:val="2C2445A0"/>
    <w:rsid w:val="2C261D1B"/>
    <w:rsid w:val="2C2A8C0B"/>
    <w:rsid w:val="2C3224B0"/>
    <w:rsid w:val="2C365722"/>
    <w:rsid w:val="2C393727"/>
    <w:rsid w:val="2C3B12C4"/>
    <w:rsid w:val="2C3C5B30"/>
    <w:rsid w:val="2C3F25C2"/>
    <w:rsid w:val="2C461401"/>
    <w:rsid w:val="2C4E419D"/>
    <w:rsid w:val="2C55089A"/>
    <w:rsid w:val="2C567020"/>
    <w:rsid w:val="2C579BEA"/>
    <w:rsid w:val="2C61317E"/>
    <w:rsid w:val="2C62DD4D"/>
    <w:rsid w:val="2C65B2C2"/>
    <w:rsid w:val="2C6643F5"/>
    <w:rsid w:val="2C6755AD"/>
    <w:rsid w:val="2C6B3489"/>
    <w:rsid w:val="2C705CC6"/>
    <w:rsid w:val="2C705FBE"/>
    <w:rsid w:val="2C739654"/>
    <w:rsid w:val="2C74EA67"/>
    <w:rsid w:val="2C773CB4"/>
    <w:rsid w:val="2C7C370F"/>
    <w:rsid w:val="2C7EDA80"/>
    <w:rsid w:val="2C7F52F4"/>
    <w:rsid w:val="2C859AAA"/>
    <w:rsid w:val="2C8A455B"/>
    <w:rsid w:val="2C8BD064"/>
    <w:rsid w:val="2C8E99B9"/>
    <w:rsid w:val="2C8EE6BD"/>
    <w:rsid w:val="2C90A000"/>
    <w:rsid w:val="2C933230"/>
    <w:rsid w:val="2C93BFC4"/>
    <w:rsid w:val="2C9585F9"/>
    <w:rsid w:val="2C96FE0C"/>
    <w:rsid w:val="2C9770A7"/>
    <w:rsid w:val="2C97C547"/>
    <w:rsid w:val="2CA52C4C"/>
    <w:rsid w:val="2CA6F5FC"/>
    <w:rsid w:val="2CAAF321"/>
    <w:rsid w:val="2CAE9708"/>
    <w:rsid w:val="2CAF9F12"/>
    <w:rsid w:val="2CB1C291"/>
    <w:rsid w:val="2CB419AC"/>
    <w:rsid w:val="2CB43865"/>
    <w:rsid w:val="2CBB97CB"/>
    <w:rsid w:val="2CBE9D81"/>
    <w:rsid w:val="2CBEA025"/>
    <w:rsid w:val="2CC1BBD5"/>
    <w:rsid w:val="2CC871EC"/>
    <w:rsid w:val="2CC8B150"/>
    <w:rsid w:val="2CCB2519"/>
    <w:rsid w:val="2CCC3FA7"/>
    <w:rsid w:val="2CCCE669"/>
    <w:rsid w:val="2CCD31F9"/>
    <w:rsid w:val="2CD13B93"/>
    <w:rsid w:val="2CD3194A"/>
    <w:rsid w:val="2CDD66A7"/>
    <w:rsid w:val="2CDDD010"/>
    <w:rsid w:val="2CE4205B"/>
    <w:rsid w:val="2CE60477"/>
    <w:rsid w:val="2CEB7947"/>
    <w:rsid w:val="2CECC7D2"/>
    <w:rsid w:val="2CF27B62"/>
    <w:rsid w:val="2CF3B652"/>
    <w:rsid w:val="2CF77FA9"/>
    <w:rsid w:val="2CFBB568"/>
    <w:rsid w:val="2CFC646A"/>
    <w:rsid w:val="2CFC773E"/>
    <w:rsid w:val="2CFE7B81"/>
    <w:rsid w:val="2D009761"/>
    <w:rsid w:val="2D0B1D8C"/>
    <w:rsid w:val="2D0DCE01"/>
    <w:rsid w:val="2D0EFE04"/>
    <w:rsid w:val="2D0FF799"/>
    <w:rsid w:val="2D11D8EA"/>
    <w:rsid w:val="2D126BF7"/>
    <w:rsid w:val="2D139178"/>
    <w:rsid w:val="2D161201"/>
    <w:rsid w:val="2D164F6A"/>
    <w:rsid w:val="2D17C8CC"/>
    <w:rsid w:val="2D18E01B"/>
    <w:rsid w:val="2D22D235"/>
    <w:rsid w:val="2D24BCE4"/>
    <w:rsid w:val="2D29193A"/>
    <w:rsid w:val="2D2F4754"/>
    <w:rsid w:val="2D2FEBAA"/>
    <w:rsid w:val="2D332ADA"/>
    <w:rsid w:val="2D3C8F6C"/>
    <w:rsid w:val="2D41A01D"/>
    <w:rsid w:val="2D457BB8"/>
    <w:rsid w:val="2D4CFBC4"/>
    <w:rsid w:val="2D534C4C"/>
    <w:rsid w:val="2D580918"/>
    <w:rsid w:val="2D5937F0"/>
    <w:rsid w:val="2D5A4E57"/>
    <w:rsid w:val="2D5B1C74"/>
    <w:rsid w:val="2D642D57"/>
    <w:rsid w:val="2D68291F"/>
    <w:rsid w:val="2D6F4DDC"/>
    <w:rsid w:val="2D723F47"/>
    <w:rsid w:val="2D7C0027"/>
    <w:rsid w:val="2D81039E"/>
    <w:rsid w:val="2D82A9B0"/>
    <w:rsid w:val="2D8A1AD5"/>
    <w:rsid w:val="2D8ECEAE"/>
    <w:rsid w:val="2D9154BE"/>
    <w:rsid w:val="2D997D8F"/>
    <w:rsid w:val="2D9A177E"/>
    <w:rsid w:val="2DA6AEDB"/>
    <w:rsid w:val="2DA8A2D4"/>
    <w:rsid w:val="2DAB6DA7"/>
    <w:rsid w:val="2DAD51D0"/>
    <w:rsid w:val="2DAEE56A"/>
    <w:rsid w:val="2DB1B13E"/>
    <w:rsid w:val="2DB26DE5"/>
    <w:rsid w:val="2DB5086D"/>
    <w:rsid w:val="2DB73E27"/>
    <w:rsid w:val="2DB93C9E"/>
    <w:rsid w:val="2DBADC83"/>
    <w:rsid w:val="2DBB5768"/>
    <w:rsid w:val="2DBBF1F3"/>
    <w:rsid w:val="2DBF726F"/>
    <w:rsid w:val="2DC0D95E"/>
    <w:rsid w:val="2DC212E4"/>
    <w:rsid w:val="2DC30F18"/>
    <w:rsid w:val="2DC3859A"/>
    <w:rsid w:val="2DC551D0"/>
    <w:rsid w:val="2DC5D8B0"/>
    <w:rsid w:val="2DC6064D"/>
    <w:rsid w:val="2DCA1B74"/>
    <w:rsid w:val="2DCABDA2"/>
    <w:rsid w:val="2DD21A31"/>
    <w:rsid w:val="2DD546BE"/>
    <w:rsid w:val="2DDCD4A4"/>
    <w:rsid w:val="2DE40B33"/>
    <w:rsid w:val="2DE619AA"/>
    <w:rsid w:val="2DE71EA0"/>
    <w:rsid w:val="2DEBE1D4"/>
    <w:rsid w:val="2DEDA1F6"/>
    <w:rsid w:val="2DEEE87E"/>
    <w:rsid w:val="2DF08E2F"/>
    <w:rsid w:val="2DF27851"/>
    <w:rsid w:val="2DF4F023"/>
    <w:rsid w:val="2DF81ECA"/>
    <w:rsid w:val="2DFC3A46"/>
    <w:rsid w:val="2DFE3AD6"/>
    <w:rsid w:val="2E018323"/>
    <w:rsid w:val="2E01C094"/>
    <w:rsid w:val="2E07217B"/>
    <w:rsid w:val="2E07E655"/>
    <w:rsid w:val="2E0911D5"/>
    <w:rsid w:val="2E1072C7"/>
    <w:rsid w:val="2E13D996"/>
    <w:rsid w:val="2E1947A9"/>
    <w:rsid w:val="2E1B3804"/>
    <w:rsid w:val="2E1E406E"/>
    <w:rsid w:val="2E253843"/>
    <w:rsid w:val="2E2903E0"/>
    <w:rsid w:val="2E2A2B26"/>
    <w:rsid w:val="2E2F20E2"/>
    <w:rsid w:val="2E38D582"/>
    <w:rsid w:val="2E3B5570"/>
    <w:rsid w:val="2E3DDDE1"/>
    <w:rsid w:val="2E453E81"/>
    <w:rsid w:val="2E4619B6"/>
    <w:rsid w:val="2E46A23E"/>
    <w:rsid w:val="2E48AF92"/>
    <w:rsid w:val="2E50989C"/>
    <w:rsid w:val="2E520D64"/>
    <w:rsid w:val="2E53C6A2"/>
    <w:rsid w:val="2E567D77"/>
    <w:rsid w:val="2E57E12E"/>
    <w:rsid w:val="2E5C4376"/>
    <w:rsid w:val="2E5F0D90"/>
    <w:rsid w:val="2E5F3AB7"/>
    <w:rsid w:val="2E65E83D"/>
    <w:rsid w:val="2E67C16F"/>
    <w:rsid w:val="2E6BBFE9"/>
    <w:rsid w:val="2E719C01"/>
    <w:rsid w:val="2E810F8E"/>
    <w:rsid w:val="2E83ADF6"/>
    <w:rsid w:val="2E83D924"/>
    <w:rsid w:val="2E868A14"/>
    <w:rsid w:val="2E8849AF"/>
    <w:rsid w:val="2E88F2FD"/>
    <w:rsid w:val="2E899008"/>
    <w:rsid w:val="2E8B3190"/>
    <w:rsid w:val="2E8C3403"/>
    <w:rsid w:val="2E969533"/>
    <w:rsid w:val="2E99D2DB"/>
    <w:rsid w:val="2E9C1ED2"/>
    <w:rsid w:val="2EA21FCC"/>
    <w:rsid w:val="2EA7E695"/>
    <w:rsid w:val="2EAAED96"/>
    <w:rsid w:val="2EB23353"/>
    <w:rsid w:val="2EB406AD"/>
    <w:rsid w:val="2EB7BED8"/>
    <w:rsid w:val="2EB83771"/>
    <w:rsid w:val="2EBBFFF6"/>
    <w:rsid w:val="2EBF1E0E"/>
    <w:rsid w:val="2EBFDF21"/>
    <w:rsid w:val="2EC13664"/>
    <w:rsid w:val="2ED80687"/>
    <w:rsid w:val="2EDD1A31"/>
    <w:rsid w:val="2EDE42C3"/>
    <w:rsid w:val="2EE0832B"/>
    <w:rsid w:val="2EE3092B"/>
    <w:rsid w:val="2EE3382B"/>
    <w:rsid w:val="2EE6E9D0"/>
    <w:rsid w:val="2EEB3CAC"/>
    <w:rsid w:val="2EF2113B"/>
    <w:rsid w:val="2EF22490"/>
    <w:rsid w:val="2EF88092"/>
    <w:rsid w:val="2EFB13E5"/>
    <w:rsid w:val="2EFC1CC0"/>
    <w:rsid w:val="2EFD7498"/>
    <w:rsid w:val="2EFDD105"/>
    <w:rsid w:val="2EFF7D25"/>
    <w:rsid w:val="2F0139F3"/>
    <w:rsid w:val="2F015908"/>
    <w:rsid w:val="2F0C8339"/>
    <w:rsid w:val="2F0E0FA8"/>
    <w:rsid w:val="2F16D49F"/>
    <w:rsid w:val="2F195E3F"/>
    <w:rsid w:val="2F19B0DD"/>
    <w:rsid w:val="2F1FDB79"/>
    <w:rsid w:val="2F2627BF"/>
    <w:rsid w:val="2F266C1E"/>
    <w:rsid w:val="2F27D4A1"/>
    <w:rsid w:val="2F293FED"/>
    <w:rsid w:val="2F297AB3"/>
    <w:rsid w:val="2F2A4E2B"/>
    <w:rsid w:val="2F2A9916"/>
    <w:rsid w:val="2F2B07BE"/>
    <w:rsid w:val="2F2D7734"/>
    <w:rsid w:val="2F3190D9"/>
    <w:rsid w:val="2F33CBEE"/>
    <w:rsid w:val="2F3B0408"/>
    <w:rsid w:val="2F454A3B"/>
    <w:rsid w:val="2F49E869"/>
    <w:rsid w:val="2F4F91F4"/>
    <w:rsid w:val="2F56926C"/>
    <w:rsid w:val="2F5AF6A5"/>
    <w:rsid w:val="2F5CD914"/>
    <w:rsid w:val="2F686CA9"/>
    <w:rsid w:val="2F6DAE0E"/>
    <w:rsid w:val="2F6DD7FE"/>
    <w:rsid w:val="2F76CF75"/>
    <w:rsid w:val="2F76D690"/>
    <w:rsid w:val="2F771495"/>
    <w:rsid w:val="2F775EDB"/>
    <w:rsid w:val="2F7A5D2F"/>
    <w:rsid w:val="2F7C13E2"/>
    <w:rsid w:val="2F7EA3B2"/>
    <w:rsid w:val="2F820A1B"/>
    <w:rsid w:val="2F82738B"/>
    <w:rsid w:val="2F83AA36"/>
    <w:rsid w:val="2F86B71C"/>
    <w:rsid w:val="2F88ECA0"/>
    <w:rsid w:val="2F8EE803"/>
    <w:rsid w:val="2F9294B9"/>
    <w:rsid w:val="2F93B243"/>
    <w:rsid w:val="2F942047"/>
    <w:rsid w:val="2F942222"/>
    <w:rsid w:val="2F96761B"/>
    <w:rsid w:val="2F994F35"/>
    <w:rsid w:val="2F9A773B"/>
    <w:rsid w:val="2F9B06C1"/>
    <w:rsid w:val="2F9BC215"/>
    <w:rsid w:val="2FA30850"/>
    <w:rsid w:val="2FAD05F5"/>
    <w:rsid w:val="2FB0430E"/>
    <w:rsid w:val="2FB091D0"/>
    <w:rsid w:val="2FB5FCF7"/>
    <w:rsid w:val="2FBA3A7C"/>
    <w:rsid w:val="2FBDFD74"/>
    <w:rsid w:val="2FC2D7D5"/>
    <w:rsid w:val="2FCB1D0E"/>
    <w:rsid w:val="2FD37772"/>
    <w:rsid w:val="2FD5CD46"/>
    <w:rsid w:val="2FD65569"/>
    <w:rsid w:val="2FD99C69"/>
    <w:rsid w:val="2FDE7A24"/>
    <w:rsid w:val="2FE09619"/>
    <w:rsid w:val="2FE5A416"/>
    <w:rsid w:val="2FF36FBE"/>
    <w:rsid w:val="2FF5E301"/>
    <w:rsid w:val="2FF6E108"/>
    <w:rsid w:val="3000A80B"/>
    <w:rsid w:val="3006B850"/>
    <w:rsid w:val="300F9B1B"/>
    <w:rsid w:val="301306C5"/>
    <w:rsid w:val="3014CCA7"/>
    <w:rsid w:val="3018434C"/>
    <w:rsid w:val="30243024"/>
    <w:rsid w:val="30271F6C"/>
    <w:rsid w:val="3027D289"/>
    <w:rsid w:val="3028C184"/>
    <w:rsid w:val="302B5714"/>
    <w:rsid w:val="3038408F"/>
    <w:rsid w:val="303A8F15"/>
    <w:rsid w:val="3048613B"/>
    <w:rsid w:val="30490EAF"/>
    <w:rsid w:val="304C597C"/>
    <w:rsid w:val="304DFAE2"/>
    <w:rsid w:val="304F5430"/>
    <w:rsid w:val="3052985F"/>
    <w:rsid w:val="30551326"/>
    <w:rsid w:val="3057A861"/>
    <w:rsid w:val="305A5E8C"/>
    <w:rsid w:val="305B4FBC"/>
    <w:rsid w:val="305E1749"/>
    <w:rsid w:val="305ED867"/>
    <w:rsid w:val="305FF46F"/>
    <w:rsid w:val="3060C1FE"/>
    <w:rsid w:val="30626871"/>
    <w:rsid w:val="30631442"/>
    <w:rsid w:val="306558E9"/>
    <w:rsid w:val="3066E816"/>
    <w:rsid w:val="3068E30E"/>
    <w:rsid w:val="306D9240"/>
    <w:rsid w:val="306EEACC"/>
    <w:rsid w:val="306FE070"/>
    <w:rsid w:val="30730316"/>
    <w:rsid w:val="30772D50"/>
    <w:rsid w:val="3077EEB9"/>
    <w:rsid w:val="307B9EF2"/>
    <w:rsid w:val="307D15D2"/>
    <w:rsid w:val="307D8D82"/>
    <w:rsid w:val="307E58E4"/>
    <w:rsid w:val="30821CAF"/>
    <w:rsid w:val="3083E756"/>
    <w:rsid w:val="30883E41"/>
    <w:rsid w:val="3088A752"/>
    <w:rsid w:val="308B5886"/>
    <w:rsid w:val="308C1518"/>
    <w:rsid w:val="3094E25A"/>
    <w:rsid w:val="3095A409"/>
    <w:rsid w:val="309AED70"/>
    <w:rsid w:val="30A21850"/>
    <w:rsid w:val="30A2C0E6"/>
    <w:rsid w:val="30A436C9"/>
    <w:rsid w:val="30A93722"/>
    <w:rsid w:val="30AF4E4D"/>
    <w:rsid w:val="30B13EC4"/>
    <w:rsid w:val="30BA4A72"/>
    <w:rsid w:val="30BCF5B3"/>
    <w:rsid w:val="30BD7D19"/>
    <w:rsid w:val="30C49223"/>
    <w:rsid w:val="30D029A3"/>
    <w:rsid w:val="30D35C91"/>
    <w:rsid w:val="30D44F7A"/>
    <w:rsid w:val="30D5C509"/>
    <w:rsid w:val="30D6AD57"/>
    <w:rsid w:val="30DF586C"/>
    <w:rsid w:val="30E28D1C"/>
    <w:rsid w:val="30E77FD7"/>
    <w:rsid w:val="30E7BBAC"/>
    <w:rsid w:val="30E9C221"/>
    <w:rsid w:val="30EB3594"/>
    <w:rsid w:val="30ED3434"/>
    <w:rsid w:val="30FAD069"/>
    <w:rsid w:val="30FBFD8B"/>
    <w:rsid w:val="30FC222A"/>
    <w:rsid w:val="3103C4F8"/>
    <w:rsid w:val="3107A8D7"/>
    <w:rsid w:val="310ACD4B"/>
    <w:rsid w:val="310B9D69"/>
    <w:rsid w:val="310E9285"/>
    <w:rsid w:val="310E930B"/>
    <w:rsid w:val="311356F2"/>
    <w:rsid w:val="3117E756"/>
    <w:rsid w:val="31195CD5"/>
    <w:rsid w:val="311CE395"/>
    <w:rsid w:val="311E38D1"/>
    <w:rsid w:val="311ECC14"/>
    <w:rsid w:val="311EDAD6"/>
    <w:rsid w:val="31295B1F"/>
    <w:rsid w:val="312AA41D"/>
    <w:rsid w:val="31397207"/>
    <w:rsid w:val="314363CD"/>
    <w:rsid w:val="3146A5F7"/>
    <w:rsid w:val="3148FBAB"/>
    <w:rsid w:val="314BC5C5"/>
    <w:rsid w:val="314EAC84"/>
    <w:rsid w:val="31580BB6"/>
    <w:rsid w:val="315AAB09"/>
    <w:rsid w:val="315C1EBD"/>
    <w:rsid w:val="315EA826"/>
    <w:rsid w:val="3160A039"/>
    <w:rsid w:val="31620289"/>
    <w:rsid w:val="31661394"/>
    <w:rsid w:val="31692F2C"/>
    <w:rsid w:val="31696189"/>
    <w:rsid w:val="3171E0C1"/>
    <w:rsid w:val="3172B32B"/>
    <w:rsid w:val="317C667A"/>
    <w:rsid w:val="317D984E"/>
    <w:rsid w:val="318106DB"/>
    <w:rsid w:val="31823AFC"/>
    <w:rsid w:val="3188A764"/>
    <w:rsid w:val="31902ABE"/>
    <w:rsid w:val="319613A2"/>
    <w:rsid w:val="319A79D8"/>
    <w:rsid w:val="319CBC08"/>
    <w:rsid w:val="31A05CDA"/>
    <w:rsid w:val="31A261ED"/>
    <w:rsid w:val="31A4AEB9"/>
    <w:rsid w:val="31A5F9FF"/>
    <w:rsid w:val="31A751FC"/>
    <w:rsid w:val="31A77BF4"/>
    <w:rsid w:val="31ABBC61"/>
    <w:rsid w:val="31AC2D43"/>
    <w:rsid w:val="31AE1C76"/>
    <w:rsid w:val="31BBFA60"/>
    <w:rsid w:val="31BEA372"/>
    <w:rsid w:val="31C01FA8"/>
    <w:rsid w:val="31C12A74"/>
    <w:rsid w:val="31C34E5D"/>
    <w:rsid w:val="31C47DC0"/>
    <w:rsid w:val="31C72775"/>
    <w:rsid w:val="31C887D0"/>
    <w:rsid w:val="31CAC19F"/>
    <w:rsid w:val="31CD5BD2"/>
    <w:rsid w:val="31D07F89"/>
    <w:rsid w:val="31D48A5C"/>
    <w:rsid w:val="31DB1B1B"/>
    <w:rsid w:val="31DB6781"/>
    <w:rsid w:val="31DD4008"/>
    <w:rsid w:val="31DE2334"/>
    <w:rsid w:val="31DF3710"/>
    <w:rsid w:val="31E64290"/>
    <w:rsid w:val="31E6AE0B"/>
    <w:rsid w:val="31E84511"/>
    <w:rsid w:val="31EFC07E"/>
    <w:rsid w:val="31F30940"/>
    <w:rsid w:val="31F44226"/>
    <w:rsid w:val="31F4F757"/>
    <w:rsid w:val="31F567D8"/>
    <w:rsid w:val="31F839D8"/>
    <w:rsid w:val="31FA6904"/>
    <w:rsid w:val="31FEAF72"/>
    <w:rsid w:val="31FFCEF2"/>
    <w:rsid w:val="32019773"/>
    <w:rsid w:val="3205BF87"/>
    <w:rsid w:val="320A847F"/>
    <w:rsid w:val="320D436F"/>
    <w:rsid w:val="320EC402"/>
    <w:rsid w:val="320F7605"/>
    <w:rsid w:val="320FE388"/>
    <w:rsid w:val="32150220"/>
    <w:rsid w:val="321B30D3"/>
    <w:rsid w:val="321B4217"/>
    <w:rsid w:val="321D3044"/>
    <w:rsid w:val="322B85B6"/>
    <w:rsid w:val="32330D66"/>
    <w:rsid w:val="323D07B1"/>
    <w:rsid w:val="323E34DD"/>
    <w:rsid w:val="3240B6C4"/>
    <w:rsid w:val="32430344"/>
    <w:rsid w:val="32435746"/>
    <w:rsid w:val="324400D1"/>
    <w:rsid w:val="324413B1"/>
    <w:rsid w:val="32468033"/>
    <w:rsid w:val="324A18BD"/>
    <w:rsid w:val="324E5E51"/>
    <w:rsid w:val="3251D5B4"/>
    <w:rsid w:val="3252CFE5"/>
    <w:rsid w:val="325398DB"/>
    <w:rsid w:val="325818F8"/>
    <w:rsid w:val="325B4DC9"/>
    <w:rsid w:val="325CB5A9"/>
    <w:rsid w:val="3263291F"/>
    <w:rsid w:val="32659529"/>
    <w:rsid w:val="326777D8"/>
    <w:rsid w:val="326FAE12"/>
    <w:rsid w:val="3270080B"/>
    <w:rsid w:val="327525B2"/>
    <w:rsid w:val="32755EA6"/>
    <w:rsid w:val="32756504"/>
    <w:rsid w:val="327E2903"/>
    <w:rsid w:val="3283EC3D"/>
    <w:rsid w:val="328547BF"/>
    <w:rsid w:val="3288C02E"/>
    <w:rsid w:val="328F5BFC"/>
    <w:rsid w:val="328F8581"/>
    <w:rsid w:val="32912BEB"/>
    <w:rsid w:val="32936DD7"/>
    <w:rsid w:val="329429E3"/>
    <w:rsid w:val="329BFDB6"/>
    <w:rsid w:val="329D42B8"/>
    <w:rsid w:val="32A81FCE"/>
    <w:rsid w:val="32AAE942"/>
    <w:rsid w:val="32AC8F20"/>
    <w:rsid w:val="32B4073B"/>
    <w:rsid w:val="32B98C67"/>
    <w:rsid w:val="32B997D1"/>
    <w:rsid w:val="32BA87BB"/>
    <w:rsid w:val="32C0600F"/>
    <w:rsid w:val="32C35183"/>
    <w:rsid w:val="32C78ECB"/>
    <w:rsid w:val="32C792EE"/>
    <w:rsid w:val="32D175D3"/>
    <w:rsid w:val="32D308BD"/>
    <w:rsid w:val="32D4F92B"/>
    <w:rsid w:val="32DB5EA9"/>
    <w:rsid w:val="32E35D6D"/>
    <w:rsid w:val="32E464C4"/>
    <w:rsid w:val="32E4847E"/>
    <w:rsid w:val="32E76378"/>
    <w:rsid w:val="32E9A566"/>
    <w:rsid w:val="32ED01C6"/>
    <w:rsid w:val="32F8A41B"/>
    <w:rsid w:val="32FD0F3F"/>
    <w:rsid w:val="33009D28"/>
    <w:rsid w:val="3302A1AD"/>
    <w:rsid w:val="3306A9F8"/>
    <w:rsid w:val="33073BCA"/>
    <w:rsid w:val="33091842"/>
    <w:rsid w:val="330EC435"/>
    <w:rsid w:val="33139F0B"/>
    <w:rsid w:val="331F8A6F"/>
    <w:rsid w:val="3321130C"/>
    <w:rsid w:val="3321837E"/>
    <w:rsid w:val="3322DE39"/>
    <w:rsid w:val="33237399"/>
    <w:rsid w:val="33258361"/>
    <w:rsid w:val="332A4E69"/>
    <w:rsid w:val="332F47B4"/>
    <w:rsid w:val="333080C3"/>
    <w:rsid w:val="33323E53"/>
    <w:rsid w:val="33327DD9"/>
    <w:rsid w:val="33341012"/>
    <w:rsid w:val="333768F0"/>
    <w:rsid w:val="3337FE25"/>
    <w:rsid w:val="3338D078"/>
    <w:rsid w:val="333C53DD"/>
    <w:rsid w:val="333CB672"/>
    <w:rsid w:val="3343225D"/>
    <w:rsid w:val="3343A53C"/>
    <w:rsid w:val="33440F38"/>
    <w:rsid w:val="33444EED"/>
    <w:rsid w:val="33493316"/>
    <w:rsid w:val="334AA701"/>
    <w:rsid w:val="3351F515"/>
    <w:rsid w:val="3352CFD2"/>
    <w:rsid w:val="335BE05D"/>
    <w:rsid w:val="336233CD"/>
    <w:rsid w:val="3365539B"/>
    <w:rsid w:val="33722FD7"/>
    <w:rsid w:val="33731845"/>
    <w:rsid w:val="33767151"/>
    <w:rsid w:val="33778B17"/>
    <w:rsid w:val="3377BF2D"/>
    <w:rsid w:val="3379C872"/>
    <w:rsid w:val="33828B7E"/>
    <w:rsid w:val="33844236"/>
    <w:rsid w:val="33853064"/>
    <w:rsid w:val="33872B1F"/>
    <w:rsid w:val="338AA60E"/>
    <w:rsid w:val="3391E5A5"/>
    <w:rsid w:val="33927D59"/>
    <w:rsid w:val="339629E4"/>
    <w:rsid w:val="339894CB"/>
    <w:rsid w:val="339F474B"/>
    <w:rsid w:val="33A1095D"/>
    <w:rsid w:val="33A29722"/>
    <w:rsid w:val="33A2C47D"/>
    <w:rsid w:val="33A43760"/>
    <w:rsid w:val="33A973F8"/>
    <w:rsid w:val="33ADA06A"/>
    <w:rsid w:val="33AED9DE"/>
    <w:rsid w:val="33B30155"/>
    <w:rsid w:val="33B439FD"/>
    <w:rsid w:val="33B87419"/>
    <w:rsid w:val="33C0110D"/>
    <w:rsid w:val="33C32810"/>
    <w:rsid w:val="33C46EC3"/>
    <w:rsid w:val="33C4DA9E"/>
    <w:rsid w:val="33C53C57"/>
    <w:rsid w:val="33C7E728"/>
    <w:rsid w:val="33C9E86B"/>
    <w:rsid w:val="33CBA340"/>
    <w:rsid w:val="33CD8153"/>
    <w:rsid w:val="33D10AF5"/>
    <w:rsid w:val="33D465D1"/>
    <w:rsid w:val="33DD1EDC"/>
    <w:rsid w:val="33E12208"/>
    <w:rsid w:val="33E2D853"/>
    <w:rsid w:val="33E2F36B"/>
    <w:rsid w:val="33E93FE0"/>
    <w:rsid w:val="33EBC403"/>
    <w:rsid w:val="33EF96B6"/>
    <w:rsid w:val="33F57D79"/>
    <w:rsid w:val="33F90668"/>
    <w:rsid w:val="33F9682A"/>
    <w:rsid w:val="33F99BAF"/>
    <w:rsid w:val="34026B5F"/>
    <w:rsid w:val="340FEC09"/>
    <w:rsid w:val="3411FAC4"/>
    <w:rsid w:val="341D204C"/>
    <w:rsid w:val="341D9EC3"/>
    <w:rsid w:val="3420E38B"/>
    <w:rsid w:val="34235724"/>
    <w:rsid w:val="342A9F24"/>
    <w:rsid w:val="342C6F14"/>
    <w:rsid w:val="342CFA5D"/>
    <w:rsid w:val="3435FE2B"/>
    <w:rsid w:val="343DE606"/>
    <w:rsid w:val="343E69B1"/>
    <w:rsid w:val="343E7EBA"/>
    <w:rsid w:val="344550D9"/>
    <w:rsid w:val="344736AD"/>
    <w:rsid w:val="3449B5F2"/>
    <w:rsid w:val="344A01AF"/>
    <w:rsid w:val="344ACF20"/>
    <w:rsid w:val="344BF549"/>
    <w:rsid w:val="344C02CB"/>
    <w:rsid w:val="344CADB9"/>
    <w:rsid w:val="344D9327"/>
    <w:rsid w:val="344F5CCA"/>
    <w:rsid w:val="3454190B"/>
    <w:rsid w:val="345C4A9C"/>
    <w:rsid w:val="345E706C"/>
    <w:rsid w:val="346081F9"/>
    <w:rsid w:val="3460A057"/>
    <w:rsid w:val="3461B067"/>
    <w:rsid w:val="3462578E"/>
    <w:rsid w:val="34649BBA"/>
    <w:rsid w:val="346C0A81"/>
    <w:rsid w:val="346C85BB"/>
    <w:rsid w:val="346C9666"/>
    <w:rsid w:val="346D567A"/>
    <w:rsid w:val="346F712F"/>
    <w:rsid w:val="3471092A"/>
    <w:rsid w:val="347587FF"/>
    <w:rsid w:val="3478FB29"/>
    <w:rsid w:val="34798579"/>
    <w:rsid w:val="3479B888"/>
    <w:rsid w:val="347F46E7"/>
    <w:rsid w:val="3480BD90"/>
    <w:rsid w:val="34868017"/>
    <w:rsid w:val="348737CF"/>
    <w:rsid w:val="348D2BE2"/>
    <w:rsid w:val="348E334C"/>
    <w:rsid w:val="348EBA9B"/>
    <w:rsid w:val="3490A1A5"/>
    <w:rsid w:val="3490EE77"/>
    <w:rsid w:val="3493785D"/>
    <w:rsid w:val="3495962D"/>
    <w:rsid w:val="34980164"/>
    <w:rsid w:val="349B6CA2"/>
    <w:rsid w:val="349BC675"/>
    <w:rsid w:val="349D9A6B"/>
    <w:rsid w:val="34A0022A"/>
    <w:rsid w:val="34A3499E"/>
    <w:rsid w:val="34A63539"/>
    <w:rsid w:val="34AC28F5"/>
    <w:rsid w:val="34B060D0"/>
    <w:rsid w:val="34B06E15"/>
    <w:rsid w:val="34B73132"/>
    <w:rsid w:val="34B771AD"/>
    <w:rsid w:val="34B8DEE6"/>
    <w:rsid w:val="34BEC7E7"/>
    <w:rsid w:val="34C1D799"/>
    <w:rsid w:val="34C8C37A"/>
    <w:rsid w:val="34C8EC81"/>
    <w:rsid w:val="34CA70E4"/>
    <w:rsid w:val="34CC8023"/>
    <w:rsid w:val="34CF3F67"/>
    <w:rsid w:val="34D05763"/>
    <w:rsid w:val="34D13882"/>
    <w:rsid w:val="34D66AD7"/>
    <w:rsid w:val="34DC3B64"/>
    <w:rsid w:val="34DDB6CA"/>
    <w:rsid w:val="34DEC47C"/>
    <w:rsid w:val="34E09255"/>
    <w:rsid w:val="34E2A75A"/>
    <w:rsid w:val="34E771D5"/>
    <w:rsid w:val="34E8C1F5"/>
    <w:rsid w:val="34EC8B36"/>
    <w:rsid w:val="34F06612"/>
    <w:rsid w:val="34F1DFA3"/>
    <w:rsid w:val="34F72F6B"/>
    <w:rsid w:val="3506AC30"/>
    <w:rsid w:val="3507F1EC"/>
    <w:rsid w:val="350D4EC1"/>
    <w:rsid w:val="351369C2"/>
    <w:rsid w:val="35137B5D"/>
    <w:rsid w:val="351471FE"/>
    <w:rsid w:val="35155D0A"/>
    <w:rsid w:val="351EB7E6"/>
    <w:rsid w:val="3521CA82"/>
    <w:rsid w:val="35227A3F"/>
    <w:rsid w:val="352596AA"/>
    <w:rsid w:val="35282DBD"/>
    <w:rsid w:val="3528E733"/>
    <w:rsid w:val="352E4BDA"/>
    <w:rsid w:val="35312FA8"/>
    <w:rsid w:val="3532F28D"/>
    <w:rsid w:val="35353F79"/>
    <w:rsid w:val="353F1289"/>
    <w:rsid w:val="35418248"/>
    <w:rsid w:val="35447698"/>
    <w:rsid w:val="354584A3"/>
    <w:rsid w:val="35498EDC"/>
    <w:rsid w:val="354A5CF9"/>
    <w:rsid w:val="354F291A"/>
    <w:rsid w:val="35565074"/>
    <w:rsid w:val="35580193"/>
    <w:rsid w:val="3560D949"/>
    <w:rsid w:val="3564A88E"/>
    <w:rsid w:val="356EC4AB"/>
    <w:rsid w:val="356F14BD"/>
    <w:rsid w:val="3570AB20"/>
    <w:rsid w:val="3570AD5F"/>
    <w:rsid w:val="35786E71"/>
    <w:rsid w:val="357A3ECA"/>
    <w:rsid w:val="357AF808"/>
    <w:rsid w:val="358120E5"/>
    <w:rsid w:val="3587C735"/>
    <w:rsid w:val="35893787"/>
    <w:rsid w:val="358AC9F6"/>
    <w:rsid w:val="358FB3C0"/>
    <w:rsid w:val="3591CBBD"/>
    <w:rsid w:val="35976CC9"/>
    <w:rsid w:val="359B35C4"/>
    <w:rsid w:val="359E11DA"/>
    <w:rsid w:val="359F8D0C"/>
    <w:rsid w:val="35A38D7A"/>
    <w:rsid w:val="35A4F730"/>
    <w:rsid w:val="35A5962B"/>
    <w:rsid w:val="35A68BEB"/>
    <w:rsid w:val="35AEC09E"/>
    <w:rsid w:val="35B08045"/>
    <w:rsid w:val="35B3A021"/>
    <w:rsid w:val="35B5BA48"/>
    <w:rsid w:val="35B5CE8F"/>
    <w:rsid w:val="35B737C7"/>
    <w:rsid w:val="35BFD681"/>
    <w:rsid w:val="35C44713"/>
    <w:rsid w:val="35C5CDB8"/>
    <w:rsid w:val="35CC888A"/>
    <w:rsid w:val="35CCB346"/>
    <w:rsid w:val="35DA274E"/>
    <w:rsid w:val="35DC240E"/>
    <w:rsid w:val="35DD0CC5"/>
    <w:rsid w:val="35DD7A4F"/>
    <w:rsid w:val="35E17602"/>
    <w:rsid w:val="35E4BADC"/>
    <w:rsid w:val="35E55A01"/>
    <w:rsid w:val="35E57D51"/>
    <w:rsid w:val="35E62671"/>
    <w:rsid w:val="35E6C48C"/>
    <w:rsid w:val="35E85D22"/>
    <w:rsid w:val="35E93529"/>
    <w:rsid w:val="35EDEE41"/>
    <w:rsid w:val="35EE514F"/>
    <w:rsid w:val="35EF077B"/>
    <w:rsid w:val="35F2FF6D"/>
    <w:rsid w:val="35F35C0E"/>
    <w:rsid w:val="35F3CD53"/>
    <w:rsid w:val="35F67DCC"/>
    <w:rsid w:val="35F8D3AA"/>
    <w:rsid w:val="35FC16C1"/>
    <w:rsid w:val="36022145"/>
    <w:rsid w:val="36093A11"/>
    <w:rsid w:val="360B0A25"/>
    <w:rsid w:val="36122189"/>
    <w:rsid w:val="361663C4"/>
    <w:rsid w:val="361C5461"/>
    <w:rsid w:val="362B8437"/>
    <w:rsid w:val="362DC6F1"/>
    <w:rsid w:val="362FB37C"/>
    <w:rsid w:val="36308666"/>
    <w:rsid w:val="363617E0"/>
    <w:rsid w:val="3637024F"/>
    <w:rsid w:val="363FDABC"/>
    <w:rsid w:val="36461ED8"/>
    <w:rsid w:val="364CF5CE"/>
    <w:rsid w:val="364F04AA"/>
    <w:rsid w:val="3653E2C9"/>
    <w:rsid w:val="365677CB"/>
    <w:rsid w:val="365795CD"/>
    <w:rsid w:val="3658DF02"/>
    <w:rsid w:val="365DAE9F"/>
    <w:rsid w:val="3667ECA2"/>
    <w:rsid w:val="3669600C"/>
    <w:rsid w:val="366A34A1"/>
    <w:rsid w:val="3672075F"/>
    <w:rsid w:val="3679D427"/>
    <w:rsid w:val="367D552D"/>
    <w:rsid w:val="3680EEE6"/>
    <w:rsid w:val="36854D23"/>
    <w:rsid w:val="368BD378"/>
    <w:rsid w:val="368D8B84"/>
    <w:rsid w:val="368D9D8D"/>
    <w:rsid w:val="368EBFDB"/>
    <w:rsid w:val="368F0639"/>
    <w:rsid w:val="369424C7"/>
    <w:rsid w:val="3696481C"/>
    <w:rsid w:val="3698EABF"/>
    <w:rsid w:val="369E9639"/>
    <w:rsid w:val="36A2A952"/>
    <w:rsid w:val="36A4675F"/>
    <w:rsid w:val="36A95316"/>
    <w:rsid w:val="36AC4AB8"/>
    <w:rsid w:val="36AE390E"/>
    <w:rsid w:val="36AF3DD1"/>
    <w:rsid w:val="36B5E04A"/>
    <w:rsid w:val="36B9230F"/>
    <w:rsid w:val="36C1CFAB"/>
    <w:rsid w:val="36C25F24"/>
    <w:rsid w:val="36C66C6F"/>
    <w:rsid w:val="36C9214C"/>
    <w:rsid w:val="36C9A188"/>
    <w:rsid w:val="36CBDD09"/>
    <w:rsid w:val="36CC3561"/>
    <w:rsid w:val="36DBFEDA"/>
    <w:rsid w:val="36DDE17E"/>
    <w:rsid w:val="36DEB635"/>
    <w:rsid w:val="36E1D368"/>
    <w:rsid w:val="36E6C651"/>
    <w:rsid w:val="36EB2543"/>
    <w:rsid w:val="36ECA25B"/>
    <w:rsid w:val="36ECDB33"/>
    <w:rsid w:val="36F2E92B"/>
    <w:rsid w:val="36F3436E"/>
    <w:rsid w:val="36F5689E"/>
    <w:rsid w:val="37038673"/>
    <w:rsid w:val="370A3ADE"/>
    <w:rsid w:val="370C3B9B"/>
    <w:rsid w:val="37107336"/>
    <w:rsid w:val="371314EA"/>
    <w:rsid w:val="37138B69"/>
    <w:rsid w:val="37141D9C"/>
    <w:rsid w:val="37143AAE"/>
    <w:rsid w:val="37179A3A"/>
    <w:rsid w:val="3718E3A7"/>
    <w:rsid w:val="371911DD"/>
    <w:rsid w:val="371CF146"/>
    <w:rsid w:val="372368FA"/>
    <w:rsid w:val="3723A8F1"/>
    <w:rsid w:val="3727A98D"/>
    <w:rsid w:val="3728D70D"/>
    <w:rsid w:val="372E657B"/>
    <w:rsid w:val="3734AAAC"/>
    <w:rsid w:val="37367FC0"/>
    <w:rsid w:val="373D285F"/>
    <w:rsid w:val="373E1863"/>
    <w:rsid w:val="373E5224"/>
    <w:rsid w:val="373E5F92"/>
    <w:rsid w:val="3742816F"/>
    <w:rsid w:val="3745B462"/>
    <w:rsid w:val="3746791E"/>
    <w:rsid w:val="37477F41"/>
    <w:rsid w:val="374C0026"/>
    <w:rsid w:val="374C94BF"/>
    <w:rsid w:val="374D58A7"/>
    <w:rsid w:val="37530101"/>
    <w:rsid w:val="3754E33C"/>
    <w:rsid w:val="37558A91"/>
    <w:rsid w:val="375961B8"/>
    <w:rsid w:val="375E9251"/>
    <w:rsid w:val="376269CF"/>
    <w:rsid w:val="37637BCC"/>
    <w:rsid w:val="3765105E"/>
    <w:rsid w:val="3769F962"/>
    <w:rsid w:val="376E2747"/>
    <w:rsid w:val="37722DE5"/>
    <w:rsid w:val="37737385"/>
    <w:rsid w:val="37755CB8"/>
    <w:rsid w:val="37787549"/>
    <w:rsid w:val="377D7CF6"/>
    <w:rsid w:val="377DF115"/>
    <w:rsid w:val="377F36CB"/>
    <w:rsid w:val="37812A02"/>
    <w:rsid w:val="3782ADFC"/>
    <w:rsid w:val="378440A9"/>
    <w:rsid w:val="37859CC6"/>
    <w:rsid w:val="378906D3"/>
    <w:rsid w:val="3789B4D4"/>
    <w:rsid w:val="378A891E"/>
    <w:rsid w:val="3794D0E2"/>
    <w:rsid w:val="37966748"/>
    <w:rsid w:val="3796F49C"/>
    <w:rsid w:val="379D13FE"/>
    <w:rsid w:val="379ECB85"/>
    <w:rsid w:val="37A0D48D"/>
    <w:rsid w:val="37A49C49"/>
    <w:rsid w:val="37A4E2D7"/>
    <w:rsid w:val="37A53E97"/>
    <w:rsid w:val="37A5A0DD"/>
    <w:rsid w:val="37A5AD13"/>
    <w:rsid w:val="37ABBDBC"/>
    <w:rsid w:val="37B26E05"/>
    <w:rsid w:val="37B2E3CB"/>
    <w:rsid w:val="37BA1DE5"/>
    <w:rsid w:val="37C3A8DC"/>
    <w:rsid w:val="37C9FC3D"/>
    <w:rsid w:val="37CC3482"/>
    <w:rsid w:val="37CC906C"/>
    <w:rsid w:val="37CD36EF"/>
    <w:rsid w:val="37CDDB94"/>
    <w:rsid w:val="37D17EC6"/>
    <w:rsid w:val="37D36FD6"/>
    <w:rsid w:val="37D5646B"/>
    <w:rsid w:val="37D60CB2"/>
    <w:rsid w:val="37D62347"/>
    <w:rsid w:val="37DAB584"/>
    <w:rsid w:val="37DBF5B6"/>
    <w:rsid w:val="37DF7126"/>
    <w:rsid w:val="37DF7777"/>
    <w:rsid w:val="37E01716"/>
    <w:rsid w:val="37E6722D"/>
    <w:rsid w:val="37E7E4F2"/>
    <w:rsid w:val="37EB058C"/>
    <w:rsid w:val="37EE9093"/>
    <w:rsid w:val="37EF0B99"/>
    <w:rsid w:val="37EF606A"/>
    <w:rsid w:val="37F0CF23"/>
    <w:rsid w:val="37F48230"/>
    <w:rsid w:val="37F607B9"/>
    <w:rsid w:val="37FD7802"/>
    <w:rsid w:val="380211A6"/>
    <w:rsid w:val="3804E8C6"/>
    <w:rsid w:val="38059152"/>
    <w:rsid w:val="380CBE1D"/>
    <w:rsid w:val="38130D06"/>
    <w:rsid w:val="38164FCE"/>
    <w:rsid w:val="3819FBCC"/>
    <w:rsid w:val="38208BE9"/>
    <w:rsid w:val="38240527"/>
    <w:rsid w:val="38260564"/>
    <w:rsid w:val="38296823"/>
    <w:rsid w:val="382B0A95"/>
    <w:rsid w:val="3833A7D7"/>
    <w:rsid w:val="38358013"/>
    <w:rsid w:val="3836C5F2"/>
    <w:rsid w:val="3836E672"/>
    <w:rsid w:val="3836FD90"/>
    <w:rsid w:val="38384C21"/>
    <w:rsid w:val="38390B58"/>
    <w:rsid w:val="383B63F4"/>
    <w:rsid w:val="383C24B2"/>
    <w:rsid w:val="383D9AAE"/>
    <w:rsid w:val="383FA7DE"/>
    <w:rsid w:val="384380DD"/>
    <w:rsid w:val="3845373E"/>
    <w:rsid w:val="3845494F"/>
    <w:rsid w:val="384950DA"/>
    <w:rsid w:val="384AF58A"/>
    <w:rsid w:val="384D49A4"/>
    <w:rsid w:val="384DE913"/>
    <w:rsid w:val="38529BF8"/>
    <w:rsid w:val="3853160D"/>
    <w:rsid w:val="38549895"/>
    <w:rsid w:val="38563349"/>
    <w:rsid w:val="3856A872"/>
    <w:rsid w:val="38571CDA"/>
    <w:rsid w:val="385AB9A5"/>
    <w:rsid w:val="385C9738"/>
    <w:rsid w:val="386393A0"/>
    <w:rsid w:val="38646910"/>
    <w:rsid w:val="386563FE"/>
    <w:rsid w:val="386B1521"/>
    <w:rsid w:val="386C3621"/>
    <w:rsid w:val="387305CA"/>
    <w:rsid w:val="38823578"/>
    <w:rsid w:val="3885A538"/>
    <w:rsid w:val="38949584"/>
    <w:rsid w:val="389589A9"/>
    <w:rsid w:val="389750CA"/>
    <w:rsid w:val="389846FA"/>
    <w:rsid w:val="389BB2EE"/>
    <w:rsid w:val="389F7D83"/>
    <w:rsid w:val="38A1D16C"/>
    <w:rsid w:val="38A2612C"/>
    <w:rsid w:val="38A53EE6"/>
    <w:rsid w:val="38A714E3"/>
    <w:rsid w:val="38ADBC5A"/>
    <w:rsid w:val="38B3496D"/>
    <w:rsid w:val="38BD5072"/>
    <w:rsid w:val="38BEB83F"/>
    <w:rsid w:val="38C64294"/>
    <w:rsid w:val="38C8E66D"/>
    <w:rsid w:val="38CAD1E2"/>
    <w:rsid w:val="38CD6EE0"/>
    <w:rsid w:val="38D096BA"/>
    <w:rsid w:val="38D1273D"/>
    <w:rsid w:val="38D1CBDC"/>
    <w:rsid w:val="38D2BAFD"/>
    <w:rsid w:val="38D59B03"/>
    <w:rsid w:val="38D84D6F"/>
    <w:rsid w:val="38D95051"/>
    <w:rsid w:val="38DA6757"/>
    <w:rsid w:val="38DA6F7D"/>
    <w:rsid w:val="38DB6153"/>
    <w:rsid w:val="38DEDDDA"/>
    <w:rsid w:val="38E04C31"/>
    <w:rsid w:val="38E1FD35"/>
    <w:rsid w:val="38E31BD7"/>
    <w:rsid w:val="38E4B112"/>
    <w:rsid w:val="38E56206"/>
    <w:rsid w:val="38EBA9A8"/>
    <w:rsid w:val="38EF4F69"/>
    <w:rsid w:val="38F37DDB"/>
    <w:rsid w:val="38FA147B"/>
    <w:rsid w:val="39035734"/>
    <w:rsid w:val="390399B4"/>
    <w:rsid w:val="3905C9C3"/>
    <w:rsid w:val="390B26C4"/>
    <w:rsid w:val="390D784F"/>
    <w:rsid w:val="39125516"/>
    <w:rsid w:val="3913DC41"/>
    <w:rsid w:val="391E45F9"/>
    <w:rsid w:val="391E7E5D"/>
    <w:rsid w:val="3921044A"/>
    <w:rsid w:val="3929494F"/>
    <w:rsid w:val="3929A0EC"/>
    <w:rsid w:val="392B4C47"/>
    <w:rsid w:val="392F4109"/>
    <w:rsid w:val="392FB934"/>
    <w:rsid w:val="3933DFDC"/>
    <w:rsid w:val="3935F7B9"/>
    <w:rsid w:val="39388C7B"/>
    <w:rsid w:val="393ADB2A"/>
    <w:rsid w:val="39400A27"/>
    <w:rsid w:val="3944A96F"/>
    <w:rsid w:val="394928FE"/>
    <w:rsid w:val="39497AD6"/>
    <w:rsid w:val="394C47A4"/>
    <w:rsid w:val="3950154C"/>
    <w:rsid w:val="395265B5"/>
    <w:rsid w:val="39539044"/>
    <w:rsid w:val="39575825"/>
    <w:rsid w:val="395FC1E3"/>
    <w:rsid w:val="3960B4D8"/>
    <w:rsid w:val="396210F0"/>
    <w:rsid w:val="39633BED"/>
    <w:rsid w:val="396403C0"/>
    <w:rsid w:val="396B66DC"/>
    <w:rsid w:val="396EFB21"/>
    <w:rsid w:val="3975C5F5"/>
    <w:rsid w:val="397A3CEA"/>
    <w:rsid w:val="397D3CA2"/>
    <w:rsid w:val="397F828B"/>
    <w:rsid w:val="3983D9BC"/>
    <w:rsid w:val="3984E589"/>
    <w:rsid w:val="398ED449"/>
    <w:rsid w:val="398FA2E4"/>
    <w:rsid w:val="3994C9D8"/>
    <w:rsid w:val="399A2606"/>
    <w:rsid w:val="399C561E"/>
    <w:rsid w:val="39A59C17"/>
    <w:rsid w:val="39A72872"/>
    <w:rsid w:val="39A91595"/>
    <w:rsid w:val="39B443AF"/>
    <w:rsid w:val="39B84203"/>
    <w:rsid w:val="39BBEE01"/>
    <w:rsid w:val="39C0CFC4"/>
    <w:rsid w:val="39C6202B"/>
    <w:rsid w:val="39CB5581"/>
    <w:rsid w:val="39CD3BDB"/>
    <w:rsid w:val="39CD856A"/>
    <w:rsid w:val="39CF2AB8"/>
    <w:rsid w:val="39CFCCCB"/>
    <w:rsid w:val="39DBA316"/>
    <w:rsid w:val="39E1DCF8"/>
    <w:rsid w:val="39E49A09"/>
    <w:rsid w:val="39E5D9D0"/>
    <w:rsid w:val="39E5DB9C"/>
    <w:rsid w:val="39ECC4DA"/>
    <w:rsid w:val="39ED810C"/>
    <w:rsid w:val="39EFAC1B"/>
    <w:rsid w:val="39EFCBE3"/>
    <w:rsid w:val="39F2F6DA"/>
    <w:rsid w:val="39F5451D"/>
    <w:rsid w:val="39F63356"/>
    <w:rsid w:val="39F87D95"/>
    <w:rsid w:val="39FAF702"/>
    <w:rsid w:val="39FDAADD"/>
    <w:rsid w:val="3A0ECA6B"/>
    <w:rsid w:val="3A111765"/>
    <w:rsid w:val="3A1D0D07"/>
    <w:rsid w:val="3A2576DC"/>
    <w:rsid w:val="3A3169A4"/>
    <w:rsid w:val="3A34F16B"/>
    <w:rsid w:val="3A362530"/>
    <w:rsid w:val="3A397CB8"/>
    <w:rsid w:val="3A3DAAA7"/>
    <w:rsid w:val="3A3E0646"/>
    <w:rsid w:val="3A519A55"/>
    <w:rsid w:val="3A56E6D2"/>
    <w:rsid w:val="3A5DA90F"/>
    <w:rsid w:val="3A611152"/>
    <w:rsid w:val="3A613BC9"/>
    <w:rsid w:val="3A632F99"/>
    <w:rsid w:val="3A6513A8"/>
    <w:rsid w:val="3A6ACB03"/>
    <w:rsid w:val="3A754E2F"/>
    <w:rsid w:val="3A7940F6"/>
    <w:rsid w:val="3A80B88E"/>
    <w:rsid w:val="3A830737"/>
    <w:rsid w:val="3A851A3F"/>
    <w:rsid w:val="3A86B088"/>
    <w:rsid w:val="3A8B4F2B"/>
    <w:rsid w:val="3A8C2F34"/>
    <w:rsid w:val="3A930578"/>
    <w:rsid w:val="3A96505B"/>
    <w:rsid w:val="3A965716"/>
    <w:rsid w:val="3A997926"/>
    <w:rsid w:val="3AA3FCC3"/>
    <w:rsid w:val="3AA96308"/>
    <w:rsid w:val="3AAA68FB"/>
    <w:rsid w:val="3AABB8C7"/>
    <w:rsid w:val="3AAD0E2F"/>
    <w:rsid w:val="3AB49FA4"/>
    <w:rsid w:val="3AB79A28"/>
    <w:rsid w:val="3AB8AB90"/>
    <w:rsid w:val="3ABBC66E"/>
    <w:rsid w:val="3ABC61E6"/>
    <w:rsid w:val="3AC3D016"/>
    <w:rsid w:val="3ACA211B"/>
    <w:rsid w:val="3ACECB54"/>
    <w:rsid w:val="3AD39DEA"/>
    <w:rsid w:val="3AD790E2"/>
    <w:rsid w:val="3AD8B34A"/>
    <w:rsid w:val="3AE3F6EB"/>
    <w:rsid w:val="3AE5C59F"/>
    <w:rsid w:val="3AE5E4A6"/>
    <w:rsid w:val="3AF5A4DC"/>
    <w:rsid w:val="3AF5C619"/>
    <w:rsid w:val="3B04D7B1"/>
    <w:rsid w:val="3B074644"/>
    <w:rsid w:val="3B0F81B1"/>
    <w:rsid w:val="3B135678"/>
    <w:rsid w:val="3B148D87"/>
    <w:rsid w:val="3B1AB61D"/>
    <w:rsid w:val="3B1C161F"/>
    <w:rsid w:val="3B1D4AF5"/>
    <w:rsid w:val="3B1ECD0F"/>
    <w:rsid w:val="3B31503C"/>
    <w:rsid w:val="3B3D5761"/>
    <w:rsid w:val="3B3FE4BF"/>
    <w:rsid w:val="3B414E2A"/>
    <w:rsid w:val="3B4F2D21"/>
    <w:rsid w:val="3B541584"/>
    <w:rsid w:val="3B5590CB"/>
    <w:rsid w:val="3B587B11"/>
    <w:rsid w:val="3B5A35D9"/>
    <w:rsid w:val="3B5D693C"/>
    <w:rsid w:val="3B628D33"/>
    <w:rsid w:val="3B643A18"/>
    <w:rsid w:val="3B6585B8"/>
    <w:rsid w:val="3B6A30A3"/>
    <w:rsid w:val="3B6B63B3"/>
    <w:rsid w:val="3B6CF474"/>
    <w:rsid w:val="3B6CFADF"/>
    <w:rsid w:val="3B6D5CD0"/>
    <w:rsid w:val="3B6E2533"/>
    <w:rsid w:val="3B702910"/>
    <w:rsid w:val="3B7589AE"/>
    <w:rsid w:val="3B76FC3F"/>
    <w:rsid w:val="3B7D8BCF"/>
    <w:rsid w:val="3B7EF8BD"/>
    <w:rsid w:val="3B7F968C"/>
    <w:rsid w:val="3B7FC438"/>
    <w:rsid w:val="3B83B3CB"/>
    <w:rsid w:val="3B85C1A5"/>
    <w:rsid w:val="3B8A4E6B"/>
    <w:rsid w:val="3B8C3083"/>
    <w:rsid w:val="3B8D6EA6"/>
    <w:rsid w:val="3B904016"/>
    <w:rsid w:val="3B927B49"/>
    <w:rsid w:val="3B9641E0"/>
    <w:rsid w:val="3B9668DB"/>
    <w:rsid w:val="3B97873D"/>
    <w:rsid w:val="3B9842A2"/>
    <w:rsid w:val="3B99B3B6"/>
    <w:rsid w:val="3B9A4DA8"/>
    <w:rsid w:val="3B9C905F"/>
    <w:rsid w:val="3B9D73B9"/>
    <w:rsid w:val="3BA25356"/>
    <w:rsid w:val="3BA27509"/>
    <w:rsid w:val="3BA3EB1A"/>
    <w:rsid w:val="3BA8C260"/>
    <w:rsid w:val="3BA8EF20"/>
    <w:rsid w:val="3BA9350C"/>
    <w:rsid w:val="3BAC3C04"/>
    <w:rsid w:val="3BAD42AF"/>
    <w:rsid w:val="3BB152A1"/>
    <w:rsid w:val="3BBDCAA9"/>
    <w:rsid w:val="3BC0354D"/>
    <w:rsid w:val="3BCFE959"/>
    <w:rsid w:val="3BD03BA0"/>
    <w:rsid w:val="3BD392FE"/>
    <w:rsid w:val="3BD470CE"/>
    <w:rsid w:val="3BD933AD"/>
    <w:rsid w:val="3BE3356F"/>
    <w:rsid w:val="3BE5DD92"/>
    <w:rsid w:val="3BE66E46"/>
    <w:rsid w:val="3BEEF359"/>
    <w:rsid w:val="3BF3DFCD"/>
    <w:rsid w:val="3BF42A8F"/>
    <w:rsid w:val="3BF4A2DF"/>
    <w:rsid w:val="3BFABCC7"/>
    <w:rsid w:val="3C010642"/>
    <w:rsid w:val="3C0145E5"/>
    <w:rsid w:val="3C0431EA"/>
    <w:rsid w:val="3C065144"/>
    <w:rsid w:val="3C0AD9D1"/>
    <w:rsid w:val="3C0DAB59"/>
    <w:rsid w:val="3C0E9B2E"/>
    <w:rsid w:val="3C163C81"/>
    <w:rsid w:val="3C18B072"/>
    <w:rsid w:val="3C19CB80"/>
    <w:rsid w:val="3C1AF9D6"/>
    <w:rsid w:val="3C1FEAD0"/>
    <w:rsid w:val="3C20F381"/>
    <w:rsid w:val="3C22067E"/>
    <w:rsid w:val="3C26BE54"/>
    <w:rsid w:val="3C271959"/>
    <w:rsid w:val="3C29AE27"/>
    <w:rsid w:val="3C29B351"/>
    <w:rsid w:val="3C389079"/>
    <w:rsid w:val="3C3AF276"/>
    <w:rsid w:val="3C3B5394"/>
    <w:rsid w:val="3C3C5831"/>
    <w:rsid w:val="3C3E83BB"/>
    <w:rsid w:val="3C3FDC0D"/>
    <w:rsid w:val="3C4298A3"/>
    <w:rsid w:val="3C461A66"/>
    <w:rsid w:val="3C4702E3"/>
    <w:rsid w:val="3C4999D3"/>
    <w:rsid w:val="3C58A50C"/>
    <w:rsid w:val="3C5B59BB"/>
    <w:rsid w:val="3C69563D"/>
    <w:rsid w:val="3C69DFE3"/>
    <w:rsid w:val="3C71DB3C"/>
    <w:rsid w:val="3C7288DF"/>
    <w:rsid w:val="3C7D2B9C"/>
    <w:rsid w:val="3C7E16A3"/>
    <w:rsid w:val="3C80747E"/>
    <w:rsid w:val="3C837132"/>
    <w:rsid w:val="3C8811E8"/>
    <w:rsid w:val="3C91075A"/>
    <w:rsid w:val="3C92A1A8"/>
    <w:rsid w:val="3C97A14E"/>
    <w:rsid w:val="3C9AF025"/>
    <w:rsid w:val="3C9C807C"/>
    <w:rsid w:val="3C9D9EB7"/>
    <w:rsid w:val="3C9DB8F1"/>
    <w:rsid w:val="3CA0A6F5"/>
    <w:rsid w:val="3CA0A812"/>
    <w:rsid w:val="3CAB3B9F"/>
    <w:rsid w:val="3CAD3103"/>
    <w:rsid w:val="3CAFC519"/>
    <w:rsid w:val="3CB3609E"/>
    <w:rsid w:val="3CB64603"/>
    <w:rsid w:val="3CB6B62C"/>
    <w:rsid w:val="3CB7BF1E"/>
    <w:rsid w:val="3CBDA265"/>
    <w:rsid w:val="3CBE1EC8"/>
    <w:rsid w:val="3CC028B9"/>
    <w:rsid w:val="3CC27C8E"/>
    <w:rsid w:val="3CCB6946"/>
    <w:rsid w:val="3CCB822B"/>
    <w:rsid w:val="3CCF9465"/>
    <w:rsid w:val="3CD9BDB8"/>
    <w:rsid w:val="3CD9CE3E"/>
    <w:rsid w:val="3CDB2B7C"/>
    <w:rsid w:val="3CDFC0E5"/>
    <w:rsid w:val="3CE4181D"/>
    <w:rsid w:val="3CEC8600"/>
    <w:rsid w:val="3CF05446"/>
    <w:rsid w:val="3CF11C23"/>
    <w:rsid w:val="3CF700D2"/>
    <w:rsid w:val="3D04057C"/>
    <w:rsid w:val="3D110A98"/>
    <w:rsid w:val="3D154997"/>
    <w:rsid w:val="3D157422"/>
    <w:rsid w:val="3D18C54D"/>
    <w:rsid w:val="3D191AAE"/>
    <w:rsid w:val="3D1ABAC2"/>
    <w:rsid w:val="3D212CAA"/>
    <w:rsid w:val="3D22AAF3"/>
    <w:rsid w:val="3D24150A"/>
    <w:rsid w:val="3D2E6C4E"/>
    <w:rsid w:val="3D343872"/>
    <w:rsid w:val="3D449606"/>
    <w:rsid w:val="3D454578"/>
    <w:rsid w:val="3D493B15"/>
    <w:rsid w:val="3D4A6768"/>
    <w:rsid w:val="3D4B3905"/>
    <w:rsid w:val="3D4C699C"/>
    <w:rsid w:val="3D4F6DF7"/>
    <w:rsid w:val="3D57F434"/>
    <w:rsid w:val="3D587497"/>
    <w:rsid w:val="3D5B1F74"/>
    <w:rsid w:val="3D5D3556"/>
    <w:rsid w:val="3D5D7E64"/>
    <w:rsid w:val="3D5E00B9"/>
    <w:rsid w:val="3D66E304"/>
    <w:rsid w:val="3D673E45"/>
    <w:rsid w:val="3D6A4BFE"/>
    <w:rsid w:val="3D6AAC88"/>
    <w:rsid w:val="3D6EC58A"/>
    <w:rsid w:val="3D710A35"/>
    <w:rsid w:val="3D71B495"/>
    <w:rsid w:val="3D72F13E"/>
    <w:rsid w:val="3D7878DF"/>
    <w:rsid w:val="3D79D4C0"/>
    <w:rsid w:val="3D7EB883"/>
    <w:rsid w:val="3D820A50"/>
    <w:rsid w:val="3D831BAF"/>
    <w:rsid w:val="3D83A513"/>
    <w:rsid w:val="3D8425FF"/>
    <w:rsid w:val="3D85FC35"/>
    <w:rsid w:val="3D87D088"/>
    <w:rsid w:val="3D8B5BCE"/>
    <w:rsid w:val="3D8D5F2C"/>
    <w:rsid w:val="3D8F0933"/>
    <w:rsid w:val="3D9057BF"/>
    <w:rsid w:val="3D9273D4"/>
    <w:rsid w:val="3D952B67"/>
    <w:rsid w:val="3D98651C"/>
    <w:rsid w:val="3D9ED53E"/>
    <w:rsid w:val="3DA01A80"/>
    <w:rsid w:val="3DA07A34"/>
    <w:rsid w:val="3DA9982B"/>
    <w:rsid w:val="3DAE07FF"/>
    <w:rsid w:val="3DB19DD0"/>
    <w:rsid w:val="3DB75299"/>
    <w:rsid w:val="3DB8BA18"/>
    <w:rsid w:val="3DB9677D"/>
    <w:rsid w:val="3DC0B020"/>
    <w:rsid w:val="3DC1DA5A"/>
    <w:rsid w:val="3DCD02B9"/>
    <w:rsid w:val="3DCDEA8F"/>
    <w:rsid w:val="3DCF030A"/>
    <w:rsid w:val="3DCF4279"/>
    <w:rsid w:val="3DCF66A1"/>
    <w:rsid w:val="3DCFB6A7"/>
    <w:rsid w:val="3DD9A109"/>
    <w:rsid w:val="3DDD6ED3"/>
    <w:rsid w:val="3DE0E0EC"/>
    <w:rsid w:val="3DE5D9D5"/>
    <w:rsid w:val="3DE7EB57"/>
    <w:rsid w:val="3DE85841"/>
    <w:rsid w:val="3DEBE34C"/>
    <w:rsid w:val="3DF1EF80"/>
    <w:rsid w:val="3DF39839"/>
    <w:rsid w:val="3DF78024"/>
    <w:rsid w:val="3DF86BBE"/>
    <w:rsid w:val="3E020B04"/>
    <w:rsid w:val="3E02ADCC"/>
    <w:rsid w:val="3E03D719"/>
    <w:rsid w:val="3E088199"/>
    <w:rsid w:val="3E0FDF98"/>
    <w:rsid w:val="3E132836"/>
    <w:rsid w:val="3E167A26"/>
    <w:rsid w:val="3E177F53"/>
    <w:rsid w:val="3E231CAD"/>
    <w:rsid w:val="3E235016"/>
    <w:rsid w:val="3E23CB60"/>
    <w:rsid w:val="3E259F78"/>
    <w:rsid w:val="3E2814DD"/>
    <w:rsid w:val="3E2AB7C0"/>
    <w:rsid w:val="3E2C0F30"/>
    <w:rsid w:val="3E3C5AEB"/>
    <w:rsid w:val="3E4259BC"/>
    <w:rsid w:val="3E45C27E"/>
    <w:rsid w:val="3E46FC07"/>
    <w:rsid w:val="3E4B1010"/>
    <w:rsid w:val="3E4E1B43"/>
    <w:rsid w:val="3E4F96D5"/>
    <w:rsid w:val="3E57D45F"/>
    <w:rsid w:val="3E5C96B7"/>
    <w:rsid w:val="3E5F1A22"/>
    <w:rsid w:val="3E609289"/>
    <w:rsid w:val="3E615845"/>
    <w:rsid w:val="3E62456C"/>
    <w:rsid w:val="3E66D10A"/>
    <w:rsid w:val="3E6B7712"/>
    <w:rsid w:val="3E74DF15"/>
    <w:rsid w:val="3E7D4DA0"/>
    <w:rsid w:val="3E89CA2F"/>
    <w:rsid w:val="3E944F70"/>
    <w:rsid w:val="3E9F0E19"/>
    <w:rsid w:val="3EA25325"/>
    <w:rsid w:val="3EA30475"/>
    <w:rsid w:val="3EA4643C"/>
    <w:rsid w:val="3EAD1F20"/>
    <w:rsid w:val="3EB097F3"/>
    <w:rsid w:val="3EB3F5FC"/>
    <w:rsid w:val="3EB54DA6"/>
    <w:rsid w:val="3EBCE177"/>
    <w:rsid w:val="3EBDD48A"/>
    <w:rsid w:val="3EBE960E"/>
    <w:rsid w:val="3EC0F22F"/>
    <w:rsid w:val="3EC1BCE8"/>
    <w:rsid w:val="3EC7227D"/>
    <w:rsid w:val="3ECA0E1A"/>
    <w:rsid w:val="3ECB3A22"/>
    <w:rsid w:val="3ECC1EE1"/>
    <w:rsid w:val="3ECD0EDB"/>
    <w:rsid w:val="3ED03D54"/>
    <w:rsid w:val="3ED172C3"/>
    <w:rsid w:val="3ED53029"/>
    <w:rsid w:val="3ED8D1B5"/>
    <w:rsid w:val="3EDDE869"/>
    <w:rsid w:val="3EE04ADA"/>
    <w:rsid w:val="3EE2C5F4"/>
    <w:rsid w:val="3EE3E9E6"/>
    <w:rsid w:val="3EE5EBEC"/>
    <w:rsid w:val="3EE895B1"/>
    <w:rsid w:val="3EE90A87"/>
    <w:rsid w:val="3EEAB61F"/>
    <w:rsid w:val="3EF07ADD"/>
    <w:rsid w:val="3EF24183"/>
    <w:rsid w:val="3EF43260"/>
    <w:rsid w:val="3EF6D602"/>
    <w:rsid w:val="3EFA5889"/>
    <w:rsid w:val="3EFC3AE1"/>
    <w:rsid w:val="3EFF8C0C"/>
    <w:rsid w:val="3F1009BE"/>
    <w:rsid w:val="3F11D443"/>
    <w:rsid w:val="3F11E2B7"/>
    <w:rsid w:val="3F1380E6"/>
    <w:rsid w:val="3F1ADEEE"/>
    <w:rsid w:val="3F1B757E"/>
    <w:rsid w:val="3F1CA418"/>
    <w:rsid w:val="3F1EDF44"/>
    <w:rsid w:val="3F21FFA1"/>
    <w:rsid w:val="3F220403"/>
    <w:rsid w:val="3F2533F1"/>
    <w:rsid w:val="3F29DE42"/>
    <w:rsid w:val="3F2ADD2E"/>
    <w:rsid w:val="3F2C2820"/>
    <w:rsid w:val="3F2C81AC"/>
    <w:rsid w:val="3F3722E6"/>
    <w:rsid w:val="3F37BDA1"/>
    <w:rsid w:val="3F3B1834"/>
    <w:rsid w:val="3F3C9EE2"/>
    <w:rsid w:val="3F3F9DD1"/>
    <w:rsid w:val="3F479C08"/>
    <w:rsid w:val="3F4C6C33"/>
    <w:rsid w:val="3F51FAC2"/>
    <w:rsid w:val="3F521D29"/>
    <w:rsid w:val="3F59266B"/>
    <w:rsid w:val="3F60D6FB"/>
    <w:rsid w:val="3F68CDAB"/>
    <w:rsid w:val="3F6A0779"/>
    <w:rsid w:val="3F6ADA46"/>
    <w:rsid w:val="3F6F4508"/>
    <w:rsid w:val="3F70A3B1"/>
    <w:rsid w:val="3F71CDEE"/>
    <w:rsid w:val="3F729338"/>
    <w:rsid w:val="3F7572AD"/>
    <w:rsid w:val="3F7A8434"/>
    <w:rsid w:val="3F7C6BFB"/>
    <w:rsid w:val="3F7E2E1B"/>
    <w:rsid w:val="3F7EF7C4"/>
    <w:rsid w:val="3F800749"/>
    <w:rsid w:val="3F831DC5"/>
    <w:rsid w:val="3F8352D0"/>
    <w:rsid w:val="3F845AA0"/>
    <w:rsid w:val="3F85C7AC"/>
    <w:rsid w:val="3F87B23F"/>
    <w:rsid w:val="3F918689"/>
    <w:rsid w:val="3F9711CA"/>
    <w:rsid w:val="3F98E11C"/>
    <w:rsid w:val="3FA39B23"/>
    <w:rsid w:val="3FA91321"/>
    <w:rsid w:val="3FAEE420"/>
    <w:rsid w:val="3FB17B20"/>
    <w:rsid w:val="3FB664B2"/>
    <w:rsid w:val="3FB81ECC"/>
    <w:rsid w:val="3FBA4B70"/>
    <w:rsid w:val="3FBFBFFA"/>
    <w:rsid w:val="3FBFDC77"/>
    <w:rsid w:val="3FC1368F"/>
    <w:rsid w:val="3FCBBA80"/>
    <w:rsid w:val="3FCFE11E"/>
    <w:rsid w:val="3FD39FBB"/>
    <w:rsid w:val="3FD3A9A1"/>
    <w:rsid w:val="3FD3FD67"/>
    <w:rsid w:val="3FD718AE"/>
    <w:rsid w:val="3FDD369A"/>
    <w:rsid w:val="3FDEC466"/>
    <w:rsid w:val="3FDF8F7B"/>
    <w:rsid w:val="3FE2191F"/>
    <w:rsid w:val="3FE54C4E"/>
    <w:rsid w:val="3FF1704F"/>
    <w:rsid w:val="3FFC6E7C"/>
    <w:rsid w:val="3FFDDCC4"/>
    <w:rsid w:val="3FFFC148"/>
    <w:rsid w:val="400857D7"/>
    <w:rsid w:val="4008DBC4"/>
    <w:rsid w:val="4009583A"/>
    <w:rsid w:val="400FE846"/>
    <w:rsid w:val="401162A6"/>
    <w:rsid w:val="40162F7A"/>
    <w:rsid w:val="4018E9A5"/>
    <w:rsid w:val="401A663A"/>
    <w:rsid w:val="401B5776"/>
    <w:rsid w:val="4025DB5A"/>
    <w:rsid w:val="40285B22"/>
    <w:rsid w:val="402C46F5"/>
    <w:rsid w:val="402D144A"/>
    <w:rsid w:val="402D18A8"/>
    <w:rsid w:val="402FB529"/>
    <w:rsid w:val="402FF214"/>
    <w:rsid w:val="4031743C"/>
    <w:rsid w:val="4038ACA0"/>
    <w:rsid w:val="403A8CBA"/>
    <w:rsid w:val="403ED4D6"/>
    <w:rsid w:val="40426F0C"/>
    <w:rsid w:val="404569D3"/>
    <w:rsid w:val="4048C3A0"/>
    <w:rsid w:val="404AEB4F"/>
    <w:rsid w:val="404DC869"/>
    <w:rsid w:val="404E07B0"/>
    <w:rsid w:val="4057FAE5"/>
    <w:rsid w:val="405F92AD"/>
    <w:rsid w:val="405FEF43"/>
    <w:rsid w:val="40607A0B"/>
    <w:rsid w:val="4060F952"/>
    <w:rsid w:val="406543D7"/>
    <w:rsid w:val="4066FAF2"/>
    <w:rsid w:val="406703DF"/>
    <w:rsid w:val="40671AB7"/>
    <w:rsid w:val="4068173C"/>
    <w:rsid w:val="406C7435"/>
    <w:rsid w:val="406E53C9"/>
    <w:rsid w:val="406FA888"/>
    <w:rsid w:val="40723C4B"/>
    <w:rsid w:val="4073B09E"/>
    <w:rsid w:val="407592C1"/>
    <w:rsid w:val="4076D7CC"/>
    <w:rsid w:val="407B03C2"/>
    <w:rsid w:val="407B813B"/>
    <w:rsid w:val="407DA76A"/>
    <w:rsid w:val="40828151"/>
    <w:rsid w:val="4083B955"/>
    <w:rsid w:val="4084D24F"/>
    <w:rsid w:val="40867712"/>
    <w:rsid w:val="40888AE7"/>
    <w:rsid w:val="4089EB48"/>
    <w:rsid w:val="408F11FA"/>
    <w:rsid w:val="408FD250"/>
    <w:rsid w:val="40975B23"/>
    <w:rsid w:val="40992A1E"/>
    <w:rsid w:val="409AC6B7"/>
    <w:rsid w:val="40A357AE"/>
    <w:rsid w:val="40A45DF8"/>
    <w:rsid w:val="40A739A2"/>
    <w:rsid w:val="40AB65DC"/>
    <w:rsid w:val="40ABB08B"/>
    <w:rsid w:val="40AC489A"/>
    <w:rsid w:val="40AF10D5"/>
    <w:rsid w:val="40B33504"/>
    <w:rsid w:val="40B395A5"/>
    <w:rsid w:val="40B6CFCC"/>
    <w:rsid w:val="40BB3F18"/>
    <w:rsid w:val="40BDEF32"/>
    <w:rsid w:val="40C7990F"/>
    <w:rsid w:val="40CC6782"/>
    <w:rsid w:val="40CE49EC"/>
    <w:rsid w:val="40CEA202"/>
    <w:rsid w:val="40CF5A1D"/>
    <w:rsid w:val="40D15479"/>
    <w:rsid w:val="40D5A0B1"/>
    <w:rsid w:val="40D5CCBF"/>
    <w:rsid w:val="40DA0C5F"/>
    <w:rsid w:val="40DF7AFD"/>
    <w:rsid w:val="40E7D549"/>
    <w:rsid w:val="40E84746"/>
    <w:rsid w:val="40E9EB3A"/>
    <w:rsid w:val="40EC7088"/>
    <w:rsid w:val="40ECBDCF"/>
    <w:rsid w:val="40ECEFE8"/>
    <w:rsid w:val="40F135B5"/>
    <w:rsid w:val="410179C8"/>
    <w:rsid w:val="41032B6D"/>
    <w:rsid w:val="4108FC25"/>
    <w:rsid w:val="410A6E05"/>
    <w:rsid w:val="411187A8"/>
    <w:rsid w:val="41124430"/>
    <w:rsid w:val="4117CD4D"/>
    <w:rsid w:val="411B1589"/>
    <w:rsid w:val="411DB381"/>
    <w:rsid w:val="411F7CB2"/>
    <w:rsid w:val="4122EC96"/>
    <w:rsid w:val="41240C75"/>
    <w:rsid w:val="4128F43F"/>
    <w:rsid w:val="41297673"/>
    <w:rsid w:val="412EBF4B"/>
    <w:rsid w:val="41301513"/>
    <w:rsid w:val="41334CF1"/>
    <w:rsid w:val="4137677D"/>
    <w:rsid w:val="413869EB"/>
    <w:rsid w:val="41388766"/>
    <w:rsid w:val="41390FAB"/>
    <w:rsid w:val="4146FE2B"/>
    <w:rsid w:val="41486A9D"/>
    <w:rsid w:val="414C481B"/>
    <w:rsid w:val="414CD932"/>
    <w:rsid w:val="414F5058"/>
    <w:rsid w:val="41510D75"/>
    <w:rsid w:val="41531E97"/>
    <w:rsid w:val="41534C76"/>
    <w:rsid w:val="415860DF"/>
    <w:rsid w:val="415EE9AE"/>
    <w:rsid w:val="41616B47"/>
    <w:rsid w:val="416C82E8"/>
    <w:rsid w:val="416CC8A2"/>
    <w:rsid w:val="41747912"/>
    <w:rsid w:val="41787965"/>
    <w:rsid w:val="4179518A"/>
    <w:rsid w:val="417E7A3E"/>
    <w:rsid w:val="4184E3EB"/>
    <w:rsid w:val="4188A8F9"/>
    <w:rsid w:val="418CE645"/>
    <w:rsid w:val="419DE1BD"/>
    <w:rsid w:val="419FFBCD"/>
    <w:rsid w:val="41A19AAB"/>
    <w:rsid w:val="41AF39E4"/>
    <w:rsid w:val="41B35845"/>
    <w:rsid w:val="41B835A4"/>
    <w:rsid w:val="41C01998"/>
    <w:rsid w:val="41C1ABBB"/>
    <w:rsid w:val="41C2058C"/>
    <w:rsid w:val="41C6FB94"/>
    <w:rsid w:val="41C871F5"/>
    <w:rsid w:val="41CB5413"/>
    <w:rsid w:val="41CC35C4"/>
    <w:rsid w:val="41D2447F"/>
    <w:rsid w:val="41D30338"/>
    <w:rsid w:val="41DC4927"/>
    <w:rsid w:val="41E4C6D2"/>
    <w:rsid w:val="41F1A053"/>
    <w:rsid w:val="41F79742"/>
    <w:rsid w:val="41F7C987"/>
    <w:rsid w:val="41F89EDA"/>
    <w:rsid w:val="41FABA95"/>
    <w:rsid w:val="42022E50"/>
    <w:rsid w:val="420E6133"/>
    <w:rsid w:val="421330D7"/>
    <w:rsid w:val="4217B723"/>
    <w:rsid w:val="42186A61"/>
    <w:rsid w:val="42186FA3"/>
    <w:rsid w:val="42194D53"/>
    <w:rsid w:val="421995D0"/>
    <w:rsid w:val="421B4BAA"/>
    <w:rsid w:val="42238D3A"/>
    <w:rsid w:val="4224B16D"/>
    <w:rsid w:val="4227470A"/>
    <w:rsid w:val="4228185B"/>
    <w:rsid w:val="422AEE48"/>
    <w:rsid w:val="422C95A7"/>
    <w:rsid w:val="4237CF0C"/>
    <w:rsid w:val="423C127A"/>
    <w:rsid w:val="423EDDF9"/>
    <w:rsid w:val="42437A80"/>
    <w:rsid w:val="424A0BF5"/>
    <w:rsid w:val="424ADA73"/>
    <w:rsid w:val="4254E209"/>
    <w:rsid w:val="42558AB3"/>
    <w:rsid w:val="42568F90"/>
    <w:rsid w:val="4257F6BE"/>
    <w:rsid w:val="425AAF46"/>
    <w:rsid w:val="4263B492"/>
    <w:rsid w:val="42649C5E"/>
    <w:rsid w:val="4266FE5B"/>
    <w:rsid w:val="426BE696"/>
    <w:rsid w:val="426C4FFA"/>
    <w:rsid w:val="426E91F5"/>
    <w:rsid w:val="426F2748"/>
    <w:rsid w:val="426F3D06"/>
    <w:rsid w:val="4272A47B"/>
    <w:rsid w:val="42808B1C"/>
    <w:rsid w:val="428ADC29"/>
    <w:rsid w:val="4291C26D"/>
    <w:rsid w:val="429B95E0"/>
    <w:rsid w:val="429DB3A5"/>
    <w:rsid w:val="42A1FC40"/>
    <w:rsid w:val="42A6D5FE"/>
    <w:rsid w:val="42A791A1"/>
    <w:rsid w:val="42AFAE95"/>
    <w:rsid w:val="42B36FEF"/>
    <w:rsid w:val="42B68430"/>
    <w:rsid w:val="42BFFB24"/>
    <w:rsid w:val="42C1FA96"/>
    <w:rsid w:val="42C2DFAD"/>
    <w:rsid w:val="42C7A260"/>
    <w:rsid w:val="42C912D3"/>
    <w:rsid w:val="42CDE046"/>
    <w:rsid w:val="42D7D980"/>
    <w:rsid w:val="42DF10CE"/>
    <w:rsid w:val="42E29FC3"/>
    <w:rsid w:val="42E3DF47"/>
    <w:rsid w:val="42E49D2C"/>
    <w:rsid w:val="42EBE37A"/>
    <w:rsid w:val="42EC99F2"/>
    <w:rsid w:val="42F30957"/>
    <w:rsid w:val="42F58262"/>
    <w:rsid w:val="42FC9A7E"/>
    <w:rsid w:val="42FD65DC"/>
    <w:rsid w:val="4302AB0E"/>
    <w:rsid w:val="43035EBB"/>
    <w:rsid w:val="43098B98"/>
    <w:rsid w:val="431179BA"/>
    <w:rsid w:val="431190A4"/>
    <w:rsid w:val="4315F9AE"/>
    <w:rsid w:val="432027DA"/>
    <w:rsid w:val="4324479D"/>
    <w:rsid w:val="4324FDFD"/>
    <w:rsid w:val="43283AE1"/>
    <w:rsid w:val="43383992"/>
    <w:rsid w:val="433839EB"/>
    <w:rsid w:val="43388AAC"/>
    <w:rsid w:val="4338ADE7"/>
    <w:rsid w:val="433966B4"/>
    <w:rsid w:val="433BECA5"/>
    <w:rsid w:val="433C63C0"/>
    <w:rsid w:val="433C9D00"/>
    <w:rsid w:val="4340ACAF"/>
    <w:rsid w:val="43427C2D"/>
    <w:rsid w:val="43433CBE"/>
    <w:rsid w:val="434B3AD1"/>
    <w:rsid w:val="434EBAD4"/>
    <w:rsid w:val="43508A67"/>
    <w:rsid w:val="43536E80"/>
    <w:rsid w:val="4356BF70"/>
    <w:rsid w:val="4357176E"/>
    <w:rsid w:val="4357C39E"/>
    <w:rsid w:val="435DD5ED"/>
    <w:rsid w:val="436A5599"/>
    <w:rsid w:val="436B640E"/>
    <w:rsid w:val="436F1F18"/>
    <w:rsid w:val="436FAD8C"/>
    <w:rsid w:val="43702A0A"/>
    <w:rsid w:val="4372C762"/>
    <w:rsid w:val="437490C1"/>
    <w:rsid w:val="437F2F97"/>
    <w:rsid w:val="43810926"/>
    <w:rsid w:val="438CBC16"/>
    <w:rsid w:val="438CD1F6"/>
    <w:rsid w:val="439CF492"/>
    <w:rsid w:val="439D787C"/>
    <w:rsid w:val="43A3534D"/>
    <w:rsid w:val="43A6969B"/>
    <w:rsid w:val="43A7D65B"/>
    <w:rsid w:val="43AB8805"/>
    <w:rsid w:val="43AD6F49"/>
    <w:rsid w:val="43B67B44"/>
    <w:rsid w:val="43C52880"/>
    <w:rsid w:val="43C888CC"/>
    <w:rsid w:val="43C9F70F"/>
    <w:rsid w:val="43CA006E"/>
    <w:rsid w:val="43D0270E"/>
    <w:rsid w:val="43D0EBB7"/>
    <w:rsid w:val="43D30D93"/>
    <w:rsid w:val="43D690D7"/>
    <w:rsid w:val="43DC55C8"/>
    <w:rsid w:val="43E5D52E"/>
    <w:rsid w:val="43E739CA"/>
    <w:rsid w:val="43ECCF75"/>
    <w:rsid w:val="43F37C30"/>
    <w:rsid w:val="43F5070B"/>
    <w:rsid w:val="43FBCBFB"/>
    <w:rsid w:val="43FCA9AD"/>
    <w:rsid w:val="43FE1044"/>
    <w:rsid w:val="44011903"/>
    <w:rsid w:val="44030ECF"/>
    <w:rsid w:val="4408F53B"/>
    <w:rsid w:val="440D7710"/>
    <w:rsid w:val="440DA2DB"/>
    <w:rsid w:val="440FF174"/>
    <w:rsid w:val="44101B5B"/>
    <w:rsid w:val="441C5B7D"/>
    <w:rsid w:val="441E3092"/>
    <w:rsid w:val="44275B9C"/>
    <w:rsid w:val="44297547"/>
    <w:rsid w:val="4429A1E2"/>
    <w:rsid w:val="442E2FD3"/>
    <w:rsid w:val="442ED5E9"/>
    <w:rsid w:val="44379EF8"/>
    <w:rsid w:val="443A1AB4"/>
    <w:rsid w:val="443E235A"/>
    <w:rsid w:val="44466579"/>
    <w:rsid w:val="44484DBC"/>
    <w:rsid w:val="444DF1E1"/>
    <w:rsid w:val="444F35B9"/>
    <w:rsid w:val="444FDD1E"/>
    <w:rsid w:val="4454816F"/>
    <w:rsid w:val="44579D9E"/>
    <w:rsid w:val="445EB983"/>
    <w:rsid w:val="44613104"/>
    <w:rsid w:val="4468172C"/>
    <w:rsid w:val="446830FB"/>
    <w:rsid w:val="44684899"/>
    <w:rsid w:val="446C998F"/>
    <w:rsid w:val="44700AAD"/>
    <w:rsid w:val="44721F16"/>
    <w:rsid w:val="4475D156"/>
    <w:rsid w:val="4477B73C"/>
    <w:rsid w:val="4484BCC8"/>
    <w:rsid w:val="44880BFA"/>
    <w:rsid w:val="448A0C83"/>
    <w:rsid w:val="448AD192"/>
    <w:rsid w:val="448AF364"/>
    <w:rsid w:val="448BFD6D"/>
    <w:rsid w:val="448FFEFF"/>
    <w:rsid w:val="4493CC09"/>
    <w:rsid w:val="4497B698"/>
    <w:rsid w:val="4498F621"/>
    <w:rsid w:val="449BDCF4"/>
    <w:rsid w:val="449F8447"/>
    <w:rsid w:val="449FC871"/>
    <w:rsid w:val="44A111CE"/>
    <w:rsid w:val="44A56BAD"/>
    <w:rsid w:val="44A7585F"/>
    <w:rsid w:val="44AA41A2"/>
    <w:rsid w:val="44AB3197"/>
    <w:rsid w:val="44B41679"/>
    <w:rsid w:val="44B74EBA"/>
    <w:rsid w:val="44B8DBC0"/>
    <w:rsid w:val="44C590FA"/>
    <w:rsid w:val="44C847F8"/>
    <w:rsid w:val="44C939D8"/>
    <w:rsid w:val="44C9AED1"/>
    <w:rsid w:val="44CF81B9"/>
    <w:rsid w:val="44D09A07"/>
    <w:rsid w:val="44D2D85C"/>
    <w:rsid w:val="44D3742A"/>
    <w:rsid w:val="44D444B5"/>
    <w:rsid w:val="44DDAAE6"/>
    <w:rsid w:val="44DE48CB"/>
    <w:rsid w:val="44E094AE"/>
    <w:rsid w:val="44E3D82E"/>
    <w:rsid w:val="44E463D5"/>
    <w:rsid w:val="44EC5C4A"/>
    <w:rsid w:val="44EF5C64"/>
    <w:rsid w:val="44F1BB9B"/>
    <w:rsid w:val="44F5728B"/>
    <w:rsid w:val="44F6B61F"/>
    <w:rsid w:val="44F6DFAA"/>
    <w:rsid w:val="44F91D9C"/>
    <w:rsid w:val="44FB30B3"/>
    <w:rsid w:val="44FEEDD5"/>
    <w:rsid w:val="44FF1EA2"/>
    <w:rsid w:val="4505C632"/>
    <w:rsid w:val="450CF507"/>
    <w:rsid w:val="450ED6A7"/>
    <w:rsid w:val="45109021"/>
    <w:rsid w:val="45149039"/>
    <w:rsid w:val="451769DC"/>
    <w:rsid w:val="451835E3"/>
    <w:rsid w:val="451B8DF4"/>
    <w:rsid w:val="452245C4"/>
    <w:rsid w:val="4525A88E"/>
    <w:rsid w:val="4526ADE2"/>
    <w:rsid w:val="45270709"/>
    <w:rsid w:val="452751E9"/>
    <w:rsid w:val="452A5EC2"/>
    <w:rsid w:val="452CF58D"/>
    <w:rsid w:val="45317EC0"/>
    <w:rsid w:val="45344006"/>
    <w:rsid w:val="453448BB"/>
    <w:rsid w:val="4538267A"/>
    <w:rsid w:val="4538DB47"/>
    <w:rsid w:val="453F2960"/>
    <w:rsid w:val="45406426"/>
    <w:rsid w:val="454511AC"/>
    <w:rsid w:val="45457BF8"/>
    <w:rsid w:val="454995B2"/>
    <w:rsid w:val="454CE183"/>
    <w:rsid w:val="45527A47"/>
    <w:rsid w:val="4553B961"/>
    <w:rsid w:val="4554443A"/>
    <w:rsid w:val="45664529"/>
    <w:rsid w:val="45672966"/>
    <w:rsid w:val="456C98CC"/>
    <w:rsid w:val="45739735"/>
    <w:rsid w:val="457558CB"/>
    <w:rsid w:val="45783509"/>
    <w:rsid w:val="457CFCD4"/>
    <w:rsid w:val="458002B9"/>
    <w:rsid w:val="45842563"/>
    <w:rsid w:val="4584CF62"/>
    <w:rsid w:val="45898225"/>
    <w:rsid w:val="458C0C9C"/>
    <w:rsid w:val="458F4C91"/>
    <w:rsid w:val="4593EA07"/>
    <w:rsid w:val="45955F4D"/>
    <w:rsid w:val="459C6813"/>
    <w:rsid w:val="459D7B7A"/>
    <w:rsid w:val="45A2AE5B"/>
    <w:rsid w:val="45A644DA"/>
    <w:rsid w:val="45A76932"/>
    <w:rsid w:val="45A97867"/>
    <w:rsid w:val="45AA3046"/>
    <w:rsid w:val="45AD9637"/>
    <w:rsid w:val="45B3E01A"/>
    <w:rsid w:val="45C2974F"/>
    <w:rsid w:val="45CEEDDB"/>
    <w:rsid w:val="45CF9021"/>
    <w:rsid w:val="45D304A3"/>
    <w:rsid w:val="45D8543B"/>
    <w:rsid w:val="45DEA7A5"/>
    <w:rsid w:val="45E115D0"/>
    <w:rsid w:val="45E88EAC"/>
    <w:rsid w:val="45F10E15"/>
    <w:rsid w:val="45FA4CCF"/>
    <w:rsid w:val="45FA9166"/>
    <w:rsid w:val="45FC28B5"/>
    <w:rsid w:val="45FCEDE1"/>
    <w:rsid w:val="45FD03C9"/>
    <w:rsid w:val="45FEC949"/>
    <w:rsid w:val="4602CF50"/>
    <w:rsid w:val="4603B317"/>
    <w:rsid w:val="4603EF2B"/>
    <w:rsid w:val="4603FF7F"/>
    <w:rsid w:val="46048E4E"/>
    <w:rsid w:val="4609FD70"/>
    <w:rsid w:val="460BF853"/>
    <w:rsid w:val="4617BEBC"/>
    <w:rsid w:val="461D592F"/>
    <w:rsid w:val="461DCAFE"/>
    <w:rsid w:val="462125DA"/>
    <w:rsid w:val="462149FF"/>
    <w:rsid w:val="462C8AF9"/>
    <w:rsid w:val="4630ED48"/>
    <w:rsid w:val="46313C13"/>
    <w:rsid w:val="46329969"/>
    <w:rsid w:val="4633B3A9"/>
    <w:rsid w:val="4635514A"/>
    <w:rsid w:val="4636B8F1"/>
    <w:rsid w:val="463A4005"/>
    <w:rsid w:val="4641F9D0"/>
    <w:rsid w:val="4644D433"/>
    <w:rsid w:val="4648FDAB"/>
    <w:rsid w:val="464BF423"/>
    <w:rsid w:val="464D75B9"/>
    <w:rsid w:val="464DE71C"/>
    <w:rsid w:val="464E8803"/>
    <w:rsid w:val="465D346E"/>
    <w:rsid w:val="4666F0AF"/>
    <w:rsid w:val="4667556D"/>
    <w:rsid w:val="466B0964"/>
    <w:rsid w:val="466D7ACE"/>
    <w:rsid w:val="46713F3F"/>
    <w:rsid w:val="467889B6"/>
    <w:rsid w:val="467D4BED"/>
    <w:rsid w:val="4680A531"/>
    <w:rsid w:val="4682D501"/>
    <w:rsid w:val="4692E77A"/>
    <w:rsid w:val="46978001"/>
    <w:rsid w:val="469997C5"/>
    <w:rsid w:val="469A6CB7"/>
    <w:rsid w:val="469EA285"/>
    <w:rsid w:val="46A4D59C"/>
    <w:rsid w:val="46A9AB58"/>
    <w:rsid w:val="46AA8AAC"/>
    <w:rsid w:val="46B77E8A"/>
    <w:rsid w:val="46BAE937"/>
    <w:rsid w:val="46BB2E54"/>
    <w:rsid w:val="46C17AD4"/>
    <w:rsid w:val="46C44C84"/>
    <w:rsid w:val="46C626E2"/>
    <w:rsid w:val="46C77EEE"/>
    <w:rsid w:val="46C86CAC"/>
    <w:rsid w:val="46C9255F"/>
    <w:rsid w:val="46C9E503"/>
    <w:rsid w:val="46D2EC89"/>
    <w:rsid w:val="46D3B302"/>
    <w:rsid w:val="46D597AF"/>
    <w:rsid w:val="46E2054E"/>
    <w:rsid w:val="46E43BAF"/>
    <w:rsid w:val="46E732A2"/>
    <w:rsid w:val="46E7CED9"/>
    <w:rsid w:val="46E88641"/>
    <w:rsid w:val="46F88E2C"/>
    <w:rsid w:val="47042B0D"/>
    <w:rsid w:val="4705F4B0"/>
    <w:rsid w:val="470E01FE"/>
    <w:rsid w:val="470FA968"/>
    <w:rsid w:val="4720100A"/>
    <w:rsid w:val="47210AE1"/>
    <w:rsid w:val="4723ED02"/>
    <w:rsid w:val="472479F3"/>
    <w:rsid w:val="47268763"/>
    <w:rsid w:val="472920ED"/>
    <w:rsid w:val="472CA135"/>
    <w:rsid w:val="472E558F"/>
    <w:rsid w:val="4732FA53"/>
    <w:rsid w:val="4738ADE8"/>
    <w:rsid w:val="4738C82D"/>
    <w:rsid w:val="473D1B2C"/>
    <w:rsid w:val="473E5B46"/>
    <w:rsid w:val="474095FD"/>
    <w:rsid w:val="4741ECF3"/>
    <w:rsid w:val="4743B5E1"/>
    <w:rsid w:val="4745C9B9"/>
    <w:rsid w:val="474607DA"/>
    <w:rsid w:val="47480BAB"/>
    <w:rsid w:val="474AE2FC"/>
    <w:rsid w:val="474DBB5C"/>
    <w:rsid w:val="47520DCF"/>
    <w:rsid w:val="47571A4B"/>
    <w:rsid w:val="475848D2"/>
    <w:rsid w:val="475A1059"/>
    <w:rsid w:val="475B3DCD"/>
    <w:rsid w:val="475E2284"/>
    <w:rsid w:val="47607739"/>
    <w:rsid w:val="4761AB0A"/>
    <w:rsid w:val="4763871C"/>
    <w:rsid w:val="476ABE3C"/>
    <w:rsid w:val="476BB8DF"/>
    <w:rsid w:val="476C97FF"/>
    <w:rsid w:val="477BD6C2"/>
    <w:rsid w:val="4780C45D"/>
    <w:rsid w:val="47841778"/>
    <w:rsid w:val="4784CD59"/>
    <w:rsid w:val="478592A3"/>
    <w:rsid w:val="47860762"/>
    <w:rsid w:val="4787072C"/>
    <w:rsid w:val="4789D9A5"/>
    <w:rsid w:val="478D8051"/>
    <w:rsid w:val="4795F381"/>
    <w:rsid w:val="47986366"/>
    <w:rsid w:val="479A6534"/>
    <w:rsid w:val="479C43E2"/>
    <w:rsid w:val="479C9838"/>
    <w:rsid w:val="47A33111"/>
    <w:rsid w:val="47A762B7"/>
    <w:rsid w:val="47AD0022"/>
    <w:rsid w:val="47AEF0FE"/>
    <w:rsid w:val="47B3ED0E"/>
    <w:rsid w:val="47B7846E"/>
    <w:rsid w:val="47B93137"/>
    <w:rsid w:val="47C0731E"/>
    <w:rsid w:val="47CAA3C3"/>
    <w:rsid w:val="47CF26AF"/>
    <w:rsid w:val="47D64FD7"/>
    <w:rsid w:val="47DFD0EC"/>
    <w:rsid w:val="47E4C908"/>
    <w:rsid w:val="47E969DA"/>
    <w:rsid w:val="47ECE5C7"/>
    <w:rsid w:val="47F4DEA2"/>
    <w:rsid w:val="47F8349E"/>
    <w:rsid w:val="47F8ED42"/>
    <w:rsid w:val="47FEF6F5"/>
    <w:rsid w:val="480123F5"/>
    <w:rsid w:val="480510F1"/>
    <w:rsid w:val="4808321C"/>
    <w:rsid w:val="480AE2EA"/>
    <w:rsid w:val="48129351"/>
    <w:rsid w:val="4814BE71"/>
    <w:rsid w:val="481C0E04"/>
    <w:rsid w:val="481CD730"/>
    <w:rsid w:val="482EC9F0"/>
    <w:rsid w:val="4830BE5E"/>
    <w:rsid w:val="48348B65"/>
    <w:rsid w:val="4835B321"/>
    <w:rsid w:val="4839FE65"/>
    <w:rsid w:val="483D4B7B"/>
    <w:rsid w:val="483E050C"/>
    <w:rsid w:val="484244BC"/>
    <w:rsid w:val="48445962"/>
    <w:rsid w:val="48465088"/>
    <w:rsid w:val="48474EC5"/>
    <w:rsid w:val="484B0069"/>
    <w:rsid w:val="484BD58A"/>
    <w:rsid w:val="484CEFB1"/>
    <w:rsid w:val="484D2B39"/>
    <w:rsid w:val="4856BA7A"/>
    <w:rsid w:val="485CD95D"/>
    <w:rsid w:val="485D4950"/>
    <w:rsid w:val="485FD9AE"/>
    <w:rsid w:val="48606CB7"/>
    <w:rsid w:val="4863329D"/>
    <w:rsid w:val="4864D641"/>
    <w:rsid w:val="4865E022"/>
    <w:rsid w:val="4867A91D"/>
    <w:rsid w:val="486AE819"/>
    <w:rsid w:val="48710228"/>
    <w:rsid w:val="4872E14B"/>
    <w:rsid w:val="48732DD9"/>
    <w:rsid w:val="487333B2"/>
    <w:rsid w:val="4873584C"/>
    <w:rsid w:val="487961A7"/>
    <w:rsid w:val="487C1226"/>
    <w:rsid w:val="487E47BB"/>
    <w:rsid w:val="487FBF21"/>
    <w:rsid w:val="4883E058"/>
    <w:rsid w:val="48893A40"/>
    <w:rsid w:val="488DF519"/>
    <w:rsid w:val="488E9C94"/>
    <w:rsid w:val="488F3A1E"/>
    <w:rsid w:val="48922C63"/>
    <w:rsid w:val="48937737"/>
    <w:rsid w:val="4896603A"/>
    <w:rsid w:val="48A39BF0"/>
    <w:rsid w:val="48A43D6D"/>
    <w:rsid w:val="48AAA07F"/>
    <w:rsid w:val="48ABC8F1"/>
    <w:rsid w:val="48AF9437"/>
    <w:rsid w:val="48B0B448"/>
    <w:rsid w:val="48B706D2"/>
    <w:rsid w:val="48BAAAED"/>
    <w:rsid w:val="48C1CE92"/>
    <w:rsid w:val="48C26020"/>
    <w:rsid w:val="48C4F47A"/>
    <w:rsid w:val="48C70086"/>
    <w:rsid w:val="48C9A086"/>
    <w:rsid w:val="48D5E5D0"/>
    <w:rsid w:val="48DFEFE8"/>
    <w:rsid w:val="48E23105"/>
    <w:rsid w:val="48E74340"/>
    <w:rsid w:val="48EAB80F"/>
    <w:rsid w:val="48EAF169"/>
    <w:rsid w:val="48ED1473"/>
    <w:rsid w:val="48EEC579"/>
    <w:rsid w:val="48F69F12"/>
    <w:rsid w:val="48F7F6D7"/>
    <w:rsid w:val="490D4133"/>
    <w:rsid w:val="490E6243"/>
    <w:rsid w:val="490F6EB4"/>
    <w:rsid w:val="490FEABC"/>
    <w:rsid w:val="49120945"/>
    <w:rsid w:val="49167C62"/>
    <w:rsid w:val="49233E42"/>
    <w:rsid w:val="492520C0"/>
    <w:rsid w:val="49273A92"/>
    <w:rsid w:val="4929B5A4"/>
    <w:rsid w:val="492BCBCC"/>
    <w:rsid w:val="492BEC70"/>
    <w:rsid w:val="492DC657"/>
    <w:rsid w:val="4933F6BA"/>
    <w:rsid w:val="49341C11"/>
    <w:rsid w:val="4935F03D"/>
    <w:rsid w:val="493672E7"/>
    <w:rsid w:val="493D8FD6"/>
    <w:rsid w:val="493F3B33"/>
    <w:rsid w:val="493F7799"/>
    <w:rsid w:val="494267AE"/>
    <w:rsid w:val="49467D95"/>
    <w:rsid w:val="4948E1C8"/>
    <w:rsid w:val="494B4781"/>
    <w:rsid w:val="494B7122"/>
    <w:rsid w:val="494C9E8D"/>
    <w:rsid w:val="4950636C"/>
    <w:rsid w:val="4952E7EE"/>
    <w:rsid w:val="495CB05C"/>
    <w:rsid w:val="496138F9"/>
    <w:rsid w:val="49648134"/>
    <w:rsid w:val="4965C398"/>
    <w:rsid w:val="4966D150"/>
    <w:rsid w:val="49683079"/>
    <w:rsid w:val="496E5B20"/>
    <w:rsid w:val="497338F5"/>
    <w:rsid w:val="49740BFB"/>
    <w:rsid w:val="497555F2"/>
    <w:rsid w:val="4976CC0C"/>
    <w:rsid w:val="49776779"/>
    <w:rsid w:val="497A4EA6"/>
    <w:rsid w:val="497B29F9"/>
    <w:rsid w:val="497B66F1"/>
    <w:rsid w:val="497CC6FA"/>
    <w:rsid w:val="49844FCB"/>
    <w:rsid w:val="498ED623"/>
    <w:rsid w:val="498FB423"/>
    <w:rsid w:val="49968915"/>
    <w:rsid w:val="499E0EA5"/>
    <w:rsid w:val="49A19604"/>
    <w:rsid w:val="49A4167F"/>
    <w:rsid w:val="49A45CA5"/>
    <w:rsid w:val="49A7E449"/>
    <w:rsid w:val="49AFE86D"/>
    <w:rsid w:val="49B18E7D"/>
    <w:rsid w:val="49BD5A87"/>
    <w:rsid w:val="49BE6553"/>
    <w:rsid w:val="49C03339"/>
    <w:rsid w:val="49C31796"/>
    <w:rsid w:val="49CA1B3F"/>
    <w:rsid w:val="49CB3C5A"/>
    <w:rsid w:val="49CBD3D2"/>
    <w:rsid w:val="49CDECD3"/>
    <w:rsid w:val="49D10074"/>
    <w:rsid w:val="49D9882C"/>
    <w:rsid w:val="49DA21FA"/>
    <w:rsid w:val="49DF7F3A"/>
    <w:rsid w:val="49E21BC4"/>
    <w:rsid w:val="49E2D025"/>
    <w:rsid w:val="49E746C0"/>
    <w:rsid w:val="49E7C853"/>
    <w:rsid w:val="49EB7DD7"/>
    <w:rsid w:val="49EFB501"/>
    <w:rsid w:val="49F04AAA"/>
    <w:rsid w:val="49F255B6"/>
    <w:rsid w:val="49F4FECC"/>
    <w:rsid w:val="49F65351"/>
    <w:rsid w:val="49FBE4C8"/>
    <w:rsid w:val="49FE86AE"/>
    <w:rsid w:val="49FF187A"/>
    <w:rsid w:val="49FF6E42"/>
    <w:rsid w:val="4A03AB46"/>
    <w:rsid w:val="4A03F353"/>
    <w:rsid w:val="4A0B68D4"/>
    <w:rsid w:val="4A133904"/>
    <w:rsid w:val="4A1D66C9"/>
    <w:rsid w:val="4A1D8FEA"/>
    <w:rsid w:val="4A1E2C67"/>
    <w:rsid w:val="4A209FBE"/>
    <w:rsid w:val="4A25F614"/>
    <w:rsid w:val="4A2C9A1F"/>
    <w:rsid w:val="4A2EE674"/>
    <w:rsid w:val="4A2F0AD1"/>
    <w:rsid w:val="4A3323C9"/>
    <w:rsid w:val="4A33666C"/>
    <w:rsid w:val="4A356408"/>
    <w:rsid w:val="4A3BE67F"/>
    <w:rsid w:val="4A3CE1B0"/>
    <w:rsid w:val="4A3F79EA"/>
    <w:rsid w:val="4A4E1BE8"/>
    <w:rsid w:val="4A507764"/>
    <w:rsid w:val="4A5108E3"/>
    <w:rsid w:val="4A589AF9"/>
    <w:rsid w:val="4A5B505B"/>
    <w:rsid w:val="4A5D90B6"/>
    <w:rsid w:val="4A5EEE97"/>
    <w:rsid w:val="4A656B22"/>
    <w:rsid w:val="4A65C27B"/>
    <w:rsid w:val="4A67751A"/>
    <w:rsid w:val="4A6A885C"/>
    <w:rsid w:val="4A6CC665"/>
    <w:rsid w:val="4A6EC949"/>
    <w:rsid w:val="4A7227A1"/>
    <w:rsid w:val="4A7274A4"/>
    <w:rsid w:val="4A765C31"/>
    <w:rsid w:val="4A77A09B"/>
    <w:rsid w:val="4A7FB9E7"/>
    <w:rsid w:val="4A8172D0"/>
    <w:rsid w:val="4A93D4F4"/>
    <w:rsid w:val="4A976F32"/>
    <w:rsid w:val="4A98BB06"/>
    <w:rsid w:val="4A9AAAA1"/>
    <w:rsid w:val="4A9AC82F"/>
    <w:rsid w:val="4A9D3647"/>
    <w:rsid w:val="4A9F079C"/>
    <w:rsid w:val="4AA9AABF"/>
    <w:rsid w:val="4AAA0773"/>
    <w:rsid w:val="4AB5D70B"/>
    <w:rsid w:val="4AB6E629"/>
    <w:rsid w:val="4ABCF55D"/>
    <w:rsid w:val="4AC0A2F6"/>
    <w:rsid w:val="4AC0C773"/>
    <w:rsid w:val="4AC0F121"/>
    <w:rsid w:val="4AC1279F"/>
    <w:rsid w:val="4AC278A1"/>
    <w:rsid w:val="4AC40C65"/>
    <w:rsid w:val="4AC5D029"/>
    <w:rsid w:val="4AC693E4"/>
    <w:rsid w:val="4AC89DB4"/>
    <w:rsid w:val="4AD1EB19"/>
    <w:rsid w:val="4AD23B5D"/>
    <w:rsid w:val="4AD43774"/>
    <w:rsid w:val="4ADFC8BA"/>
    <w:rsid w:val="4AF02261"/>
    <w:rsid w:val="4AF26113"/>
    <w:rsid w:val="4AF51BE5"/>
    <w:rsid w:val="4B005195"/>
    <w:rsid w:val="4B01C937"/>
    <w:rsid w:val="4B027A03"/>
    <w:rsid w:val="4B04AF7F"/>
    <w:rsid w:val="4B0640A0"/>
    <w:rsid w:val="4B0CC022"/>
    <w:rsid w:val="4B13D04B"/>
    <w:rsid w:val="4B13D32C"/>
    <w:rsid w:val="4B15A26D"/>
    <w:rsid w:val="4B1800D0"/>
    <w:rsid w:val="4B194CEA"/>
    <w:rsid w:val="4B1A6C6B"/>
    <w:rsid w:val="4B1E26F3"/>
    <w:rsid w:val="4B221AE7"/>
    <w:rsid w:val="4B2619CE"/>
    <w:rsid w:val="4B2940FA"/>
    <w:rsid w:val="4B294272"/>
    <w:rsid w:val="4B2C22A5"/>
    <w:rsid w:val="4B3DB3FE"/>
    <w:rsid w:val="4B4016CD"/>
    <w:rsid w:val="4B4891F9"/>
    <w:rsid w:val="4B49D73C"/>
    <w:rsid w:val="4B4CCF46"/>
    <w:rsid w:val="4B532CE5"/>
    <w:rsid w:val="4B557411"/>
    <w:rsid w:val="4B5832A3"/>
    <w:rsid w:val="4B5A16A8"/>
    <w:rsid w:val="4B5C0FC1"/>
    <w:rsid w:val="4B5C2201"/>
    <w:rsid w:val="4B5EF457"/>
    <w:rsid w:val="4B61ABC4"/>
    <w:rsid w:val="4B6218ED"/>
    <w:rsid w:val="4B6376E2"/>
    <w:rsid w:val="4B65F7A3"/>
    <w:rsid w:val="4B684495"/>
    <w:rsid w:val="4B6A2352"/>
    <w:rsid w:val="4B72A5AE"/>
    <w:rsid w:val="4B72F2AE"/>
    <w:rsid w:val="4B7BE532"/>
    <w:rsid w:val="4B7EF213"/>
    <w:rsid w:val="4B875F64"/>
    <w:rsid w:val="4B89FFDE"/>
    <w:rsid w:val="4B8F69C0"/>
    <w:rsid w:val="4B8FD6F7"/>
    <w:rsid w:val="4B90AFBD"/>
    <w:rsid w:val="4B910AD2"/>
    <w:rsid w:val="4B946AAE"/>
    <w:rsid w:val="4B960F2E"/>
    <w:rsid w:val="4B96D0AE"/>
    <w:rsid w:val="4B981C31"/>
    <w:rsid w:val="4B9B4D44"/>
    <w:rsid w:val="4B9BC1E2"/>
    <w:rsid w:val="4BA09EC2"/>
    <w:rsid w:val="4BA0D46B"/>
    <w:rsid w:val="4BA1C17A"/>
    <w:rsid w:val="4BA79FB7"/>
    <w:rsid w:val="4BACA858"/>
    <w:rsid w:val="4BACF64C"/>
    <w:rsid w:val="4BAECC87"/>
    <w:rsid w:val="4BAFCCA2"/>
    <w:rsid w:val="4BBC1C7E"/>
    <w:rsid w:val="4BBFBB06"/>
    <w:rsid w:val="4BC07ADF"/>
    <w:rsid w:val="4BC09B76"/>
    <w:rsid w:val="4BCD56F1"/>
    <w:rsid w:val="4BD2F843"/>
    <w:rsid w:val="4BDA2FBD"/>
    <w:rsid w:val="4BDE0484"/>
    <w:rsid w:val="4BE0A55B"/>
    <w:rsid w:val="4BE78400"/>
    <w:rsid w:val="4BE80D1D"/>
    <w:rsid w:val="4BF0467B"/>
    <w:rsid w:val="4BF0B32C"/>
    <w:rsid w:val="4BF3AB5F"/>
    <w:rsid w:val="4BF70B0A"/>
    <w:rsid w:val="4BF7FCC2"/>
    <w:rsid w:val="4C011614"/>
    <w:rsid w:val="4C0CB1B1"/>
    <w:rsid w:val="4C0D0545"/>
    <w:rsid w:val="4C0E53EE"/>
    <w:rsid w:val="4C118F11"/>
    <w:rsid w:val="4C179051"/>
    <w:rsid w:val="4C2372D8"/>
    <w:rsid w:val="4C2473ED"/>
    <w:rsid w:val="4C25ED92"/>
    <w:rsid w:val="4C29AC56"/>
    <w:rsid w:val="4C2AA345"/>
    <w:rsid w:val="4C2D47AC"/>
    <w:rsid w:val="4C2DDCC4"/>
    <w:rsid w:val="4C32BC31"/>
    <w:rsid w:val="4C3360C3"/>
    <w:rsid w:val="4C362288"/>
    <w:rsid w:val="4C397FA2"/>
    <w:rsid w:val="4C3CC264"/>
    <w:rsid w:val="4C3F3910"/>
    <w:rsid w:val="4C401374"/>
    <w:rsid w:val="4C41EF52"/>
    <w:rsid w:val="4C466216"/>
    <w:rsid w:val="4C467829"/>
    <w:rsid w:val="4C4A0EAE"/>
    <w:rsid w:val="4C4AEE8E"/>
    <w:rsid w:val="4C5128DC"/>
    <w:rsid w:val="4C527ED5"/>
    <w:rsid w:val="4C52CD8C"/>
    <w:rsid w:val="4C55A079"/>
    <w:rsid w:val="4C55CDAA"/>
    <w:rsid w:val="4C55E449"/>
    <w:rsid w:val="4C5AEF03"/>
    <w:rsid w:val="4C5D945F"/>
    <w:rsid w:val="4C5E0670"/>
    <w:rsid w:val="4C611324"/>
    <w:rsid w:val="4C6837CF"/>
    <w:rsid w:val="4C688F80"/>
    <w:rsid w:val="4C6A709F"/>
    <w:rsid w:val="4C6B6086"/>
    <w:rsid w:val="4C6B60FF"/>
    <w:rsid w:val="4C6F1863"/>
    <w:rsid w:val="4C756323"/>
    <w:rsid w:val="4C76168C"/>
    <w:rsid w:val="4C833504"/>
    <w:rsid w:val="4C856DD1"/>
    <w:rsid w:val="4C88C986"/>
    <w:rsid w:val="4C8B1968"/>
    <w:rsid w:val="4C8F041E"/>
    <w:rsid w:val="4C9219C4"/>
    <w:rsid w:val="4C957DD5"/>
    <w:rsid w:val="4C95CB49"/>
    <w:rsid w:val="4CA3AF48"/>
    <w:rsid w:val="4CA5BA32"/>
    <w:rsid w:val="4CA9393A"/>
    <w:rsid w:val="4CABFA01"/>
    <w:rsid w:val="4CB25235"/>
    <w:rsid w:val="4CB69639"/>
    <w:rsid w:val="4CBC9A61"/>
    <w:rsid w:val="4CBD320F"/>
    <w:rsid w:val="4CBFC0C5"/>
    <w:rsid w:val="4CC44AB4"/>
    <w:rsid w:val="4CC90804"/>
    <w:rsid w:val="4CCA1C0A"/>
    <w:rsid w:val="4CD43D83"/>
    <w:rsid w:val="4CD4A857"/>
    <w:rsid w:val="4CD4F314"/>
    <w:rsid w:val="4CD8B08D"/>
    <w:rsid w:val="4CDAD392"/>
    <w:rsid w:val="4CDAF7EC"/>
    <w:rsid w:val="4CDD0D6F"/>
    <w:rsid w:val="4CDD7C70"/>
    <w:rsid w:val="4CDDDFBF"/>
    <w:rsid w:val="4CEFB49F"/>
    <w:rsid w:val="4CF281BE"/>
    <w:rsid w:val="4CF5526E"/>
    <w:rsid w:val="4CFA6B94"/>
    <w:rsid w:val="4CFC7868"/>
    <w:rsid w:val="4CFF230C"/>
    <w:rsid w:val="4CFF54F4"/>
    <w:rsid w:val="4D01A736"/>
    <w:rsid w:val="4D01C804"/>
    <w:rsid w:val="4D10D41F"/>
    <w:rsid w:val="4D122B84"/>
    <w:rsid w:val="4D168893"/>
    <w:rsid w:val="4D168AC0"/>
    <w:rsid w:val="4D16A1E4"/>
    <w:rsid w:val="4D197B1A"/>
    <w:rsid w:val="4D1AE9CA"/>
    <w:rsid w:val="4D1DC307"/>
    <w:rsid w:val="4D1F6769"/>
    <w:rsid w:val="4D226905"/>
    <w:rsid w:val="4D23377C"/>
    <w:rsid w:val="4D23E37A"/>
    <w:rsid w:val="4D2540BC"/>
    <w:rsid w:val="4D2C7682"/>
    <w:rsid w:val="4D2C79AF"/>
    <w:rsid w:val="4D2F0835"/>
    <w:rsid w:val="4D34AF03"/>
    <w:rsid w:val="4D37D2BC"/>
    <w:rsid w:val="4D380639"/>
    <w:rsid w:val="4D39A107"/>
    <w:rsid w:val="4D3B9661"/>
    <w:rsid w:val="4D3CE5C8"/>
    <w:rsid w:val="4D420E76"/>
    <w:rsid w:val="4D43F7E2"/>
    <w:rsid w:val="4D5A9E43"/>
    <w:rsid w:val="4D5C55F6"/>
    <w:rsid w:val="4D60B5FA"/>
    <w:rsid w:val="4D622F75"/>
    <w:rsid w:val="4D6B1662"/>
    <w:rsid w:val="4D6CE30E"/>
    <w:rsid w:val="4D6F7DD4"/>
    <w:rsid w:val="4D70C370"/>
    <w:rsid w:val="4D71D565"/>
    <w:rsid w:val="4D7581C1"/>
    <w:rsid w:val="4D7BB05F"/>
    <w:rsid w:val="4D81BFBB"/>
    <w:rsid w:val="4D821055"/>
    <w:rsid w:val="4D85DCB7"/>
    <w:rsid w:val="4D87E7B9"/>
    <w:rsid w:val="4D889A6B"/>
    <w:rsid w:val="4D89FEA4"/>
    <w:rsid w:val="4D8C00B1"/>
    <w:rsid w:val="4D8EC306"/>
    <w:rsid w:val="4D8F518E"/>
    <w:rsid w:val="4D90D9C0"/>
    <w:rsid w:val="4D944E38"/>
    <w:rsid w:val="4D980A44"/>
    <w:rsid w:val="4D9951EA"/>
    <w:rsid w:val="4D9B4117"/>
    <w:rsid w:val="4D9C5899"/>
    <w:rsid w:val="4D9E1D7B"/>
    <w:rsid w:val="4DA31F94"/>
    <w:rsid w:val="4DA70AFA"/>
    <w:rsid w:val="4DA7F270"/>
    <w:rsid w:val="4DA8473C"/>
    <w:rsid w:val="4DAD2DB2"/>
    <w:rsid w:val="4DAF9078"/>
    <w:rsid w:val="4DB03EA7"/>
    <w:rsid w:val="4DB68BDC"/>
    <w:rsid w:val="4DB881AB"/>
    <w:rsid w:val="4DBF07CE"/>
    <w:rsid w:val="4DBFEE18"/>
    <w:rsid w:val="4DC0BF75"/>
    <w:rsid w:val="4DC36B08"/>
    <w:rsid w:val="4DC4BAAC"/>
    <w:rsid w:val="4DC668A1"/>
    <w:rsid w:val="4DC89291"/>
    <w:rsid w:val="4DD05FF3"/>
    <w:rsid w:val="4DDDBB4B"/>
    <w:rsid w:val="4DE16F0B"/>
    <w:rsid w:val="4DE51B0B"/>
    <w:rsid w:val="4DE604F2"/>
    <w:rsid w:val="4DE91752"/>
    <w:rsid w:val="4DEE7F26"/>
    <w:rsid w:val="4DF036D0"/>
    <w:rsid w:val="4DF05075"/>
    <w:rsid w:val="4DF11C40"/>
    <w:rsid w:val="4DF14DFB"/>
    <w:rsid w:val="4DF31FB5"/>
    <w:rsid w:val="4E05FCA7"/>
    <w:rsid w:val="4E09C116"/>
    <w:rsid w:val="4E0DE0E6"/>
    <w:rsid w:val="4E148C3A"/>
    <w:rsid w:val="4E1A370D"/>
    <w:rsid w:val="4E1A6793"/>
    <w:rsid w:val="4E1C1232"/>
    <w:rsid w:val="4E1D5C47"/>
    <w:rsid w:val="4E1F9400"/>
    <w:rsid w:val="4E257589"/>
    <w:rsid w:val="4E27C323"/>
    <w:rsid w:val="4E340044"/>
    <w:rsid w:val="4E374C8F"/>
    <w:rsid w:val="4E3A09E7"/>
    <w:rsid w:val="4E3C8ACA"/>
    <w:rsid w:val="4E3DE162"/>
    <w:rsid w:val="4E3FB950"/>
    <w:rsid w:val="4E407194"/>
    <w:rsid w:val="4E48C0CE"/>
    <w:rsid w:val="4E4A3370"/>
    <w:rsid w:val="4E4E03A4"/>
    <w:rsid w:val="4E5DBDC3"/>
    <w:rsid w:val="4E5F1F79"/>
    <w:rsid w:val="4E634034"/>
    <w:rsid w:val="4E650A21"/>
    <w:rsid w:val="4E65226E"/>
    <w:rsid w:val="4E66DC5C"/>
    <w:rsid w:val="4E672827"/>
    <w:rsid w:val="4E67A3DC"/>
    <w:rsid w:val="4E6ACA27"/>
    <w:rsid w:val="4E6B845D"/>
    <w:rsid w:val="4E736617"/>
    <w:rsid w:val="4E76E757"/>
    <w:rsid w:val="4E7FA0DD"/>
    <w:rsid w:val="4E817C1B"/>
    <w:rsid w:val="4E84DEB0"/>
    <w:rsid w:val="4E85AFBC"/>
    <w:rsid w:val="4E878591"/>
    <w:rsid w:val="4E8A7217"/>
    <w:rsid w:val="4E8F7E25"/>
    <w:rsid w:val="4E8F9D6F"/>
    <w:rsid w:val="4E9537F3"/>
    <w:rsid w:val="4EA2DB1C"/>
    <w:rsid w:val="4EA88A84"/>
    <w:rsid w:val="4EAEAE89"/>
    <w:rsid w:val="4EB0785B"/>
    <w:rsid w:val="4EB1ADC1"/>
    <w:rsid w:val="4EB4B65A"/>
    <w:rsid w:val="4EB88284"/>
    <w:rsid w:val="4EB973C6"/>
    <w:rsid w:val="4EBFAEDE"/>
    <w:rsid w:val="4EC3EFC9"/>
    <w:rsid w:val="4EC8EE85"/>
    <w:rsid w:val="4ECA40E7"/>
    <w:rsid w:val="4ECC1C73"/>
    <w:rsid w:val="4ECCE725"/>
    <w:rsid w:val="4ED843A1"/>
    <w:rsid w:val="4EDCEB12"/>
    <w:rsid w:val="4EDD12EF"/>
    <w:rsid w:val="4EDDAE3D"/>
    <w:rsid w:val="4EE15698"/>
    <w:rsid w:val="4EE2DB5F"/>
    <w:rsid w:val="4EE3E0EA"/>
    <w:rsid w:val="4EEBF3F2"/>
    <w:rsid w:val="4EEDDC56"/>
    <w:rsid w:val="4EEFDBCA"/>
    <w:rsid w:val="4EF407BE"/>
    <w:rsid w:val="4EF7435B"/>
    <w:rsid w:val="4EF90985"/>
    <w:rsid w:val="4EFF71AF"/>
    <w:rsid w:val="4F00DDA1"/>
    <w:rsid w:val="4F011616"/>
    <w:rsid w:val="4F0332F3"/>
    <w:rsid w:val="4F03DB30"/>
    <w:rsid w:val="4F0B8F35"/>
    <w:rsid w:val="4F0DA5AF"/>
    <w:rsid w:val="4F0DED21"/>
    <w:rsid w:val="4F1671DE"/>
    <w:rsid w:val="4F179AE2"/>
    <w:rsid w:val="4F1D9CDA"/>
    <w:rsid w:val="4F1F3FB7"/>
    <w:rsid w:val="4F2B9646"/>
    <w:rsid w:val="4F2D36D3"/>
    <w:rsid w:val="4F2E07B0"/>
    <w:rsid w:val="4F311A03"/>
    <w:rsid w:val="4F32CBE8"/>
    <w:rsid w:val="4F364E7B"/>
    <w:rsid w:val="4F3B4230"/>
    <w:rsid w:val="4F3FB871"/>
    <w:rsid w:val="4F413E22"/>
    <w:rsid w:val="4F41D8E8"/>
    <w:rsid w:val="4F48CF8C"/>
    <w:rsid w:val="4F4D50A3"/>
    <w:rsid w:val="4F50A103"/>
    <w:rsid w:val="4F5654B0"/>
    <w:rsid w:val="4F570C06"/>
    <w:rsid w:val="4F5BF5B4"/>
    <w:rsid w:val="4F5EBB5B"/>
    <w:rsid w:val="4F5F15F1"/>
    <w:rsid w:val="4F5F4A54"/>
    <w:rsid w:val="4F6336F3"/>
    <w:rsid w:val="4F69B63A"/>
    <w:rsid w:val="4F7645EA"/>
    <w:rsid w:val="4F774E59"/>
    <w:rsid w:val="4F790FA4"/>
    <w:rsid w:val="4F79E840"/>
    <w:rsid w:val="4F7AB46C"/>
    <w:rsid w:val="4F7D011E"/>
    <w:rsid w:val="4F7FD9BE"/>
    <w:rsid w:val="4F81EB3F"/>
    <w:rsid w:val="4F83FA46"/>
    <w:rsid w:val="4F85FF99"/>
    <w:rsid w:val="4F8C315D"/>
    <w:rsid w:val="4F910417"/>
    <w:rsid w:val="4F9105A6"/>
    <w:rsid w:val="4F915091"/>
    <w:rsid w:val="4F9413D2"/>
    <w:rsid w:val="4F9CC279"/>
    <w:rsid w:val="4FA78712"/>
    <w:rsid w:val="4FA85C26"/>
    <w:rsid w:val="4FABCDF8"/>
    <w:rsid w:val="4FB270EA"/>
    <w:rsid w:val="4FB4EAAA"/>
    <w:rsid w:val="4FC22B87"/>
    <w:rsid w:val="4FC709F4"/>
    <w:rsid w:val="4FCB910C"/>
    <w:rsid w:val="4FD3C2B8"/>
    <w:rsid w:val="4FD4778B"/>
    <w:rsid w:val="4FD7C95F"/>
    <w:rsid w:val="4FD7D69E"/>
    <w:rsid w:val="4FDE056A"/>
    <w:rsid w:val="4FDFDCB1"/>
    <w:rsid w:val="4FE4459D"/>
    <w:rsid w:val="4FEAEB61"/>
    <w:rsid w:val="4FEC6E12"/>
    <w:rsid w:val="4FEE591A"/>
    <w:rsid w:val="4FF04983"/>
    <w:rsid w:val="500114B3"/>
    <w:rsid w:val="500DE7A1"/>
    <w:rsid w:val="501357BC"/>
    <w:rsid w:val="50152903"/>
    <w:rsid w:val="5017B320"/>
    <w:rsid w:val="501C8C76"/>
    <w:rsid w:val="501D7889"/>
    <w:rsid w:val="501F03C6"/>
    <w:rsid w:val="501F578B"/>
    <w:rsid w:val="5029E579"/>
    <w:rsid w:val="502B942C"/>
    <w:rsid w:val="5036F3AC"/>
    <w:rsid w:val="5037C65E"/>
    <w:rsid w:val="503A9BF2"/>
    <w:rsid w:val="503D8F3A"/>
    <w:rsid w:val="503DDFCE"/>
    <w:rsid w:val="5041818B"/>
    <w:rsid w:val="5041BBBE"/>
    <w:rsid w:val="5046CE3D"/>
    <w:rsid w:val="505078C2"/>
    <w:rsid w:val="50525082"/>
    <w:rsid w:val="50544306"/>
    <w:rsid w:val="50580196"/>
    <w:rsid w:val="5061CAB4"/>
    <w:rsid w:val="5062708A"/>
    <w:rsid w:val="5063B6AA"/>
    <w:rsid w:val="5064BF9A"/>
    <w:rsid w:val="50693A0F"/>
    <w:rsid w:val="5070E0AF"/>
    <w:rsid w:val="50747A18"/>
    <w:rsid w:val="5074E930"/>
    <w:rsid w:val="50751437"/>
    <w:rsid w:val="50787CA8"/>
    <w:rsid w:val="507A1412"/>
    <w:rsid w:val="507B65D3"/>
    <w:rsid w:val="50803099"/>
    <w:rsid w:val="5082DA39"/>
    <w:rsid w:val="50839FD5"/>
    <w:rsid w:val="5084147E"/>
    <w:rsid w:val="5085E93F"/>
    <w:rsid w:val="50875245"/>
    <w:rsid w:val="508EABA6"/>
    <w:rsid w:val="50932D89"/>
    <w:rsid w:val="509532BD"/>
    <w:rsid w:val="509647D7"/>
    <w:rsid w:val="5097059F"/>
    <w:rsid w:val="509B0F3F"/>
    <w:rsid w:val="50A24F22"/>
    <w:rsid w:val="50A2CFCD"/>
    <w:rsid w:val="50A6C28B"/>
    <w:rsid w:val="50AA1F8C"/>
    <w:rsid w:val="50ACB79B"/>
    <w:rsid w:val="50AEC23E"/>
    <w:rsid w:val="50B32B5D"/>
    <w:rsid w:val="50B3F247"/>
    <w:rsid w:val="50BA6952"/>
    <w:rsid w:val="50BE2B89"/>
    <w:rsid w:val="50C16198"/>
    <w:rsid w:val="50C2B895"/>
    <w:rsid w:val="50CBEC23"/>
    <w:rsid w:val="50CE5DBB"/>
    <w:rsid w:val="50CF6E49"/>
    <w:rsid w:val="50D56AA6"/>
    <w:rsid w:val="50D6BD3C"/>
    <w:rsid w:val="50D9972E"/>
    <w:rsid w:val="50E91645"/>
    <w:rsid w:val="50ECEC61"/>
    <w:rsid w:val="50EECAFD"/>
    <w:rsid w:val="50EED42D"/>
    <w:rsid w:val="50F0C87F"/>
    <w:rsid w:val="50F3B510"/>
    <w:rsid w:val="50F5E011"/>
    <w:rsid w:val="50FA252B"/>
    <w:rsid w:val="50FAF162"/>
    <w:rsid w:val="50FB2CC1"/>
    <w:rsid w:val="50FDF3E8"/>
    <w:rsid w:val="50FE58B1"/>
    <w:rsid w:val="510B6955"/>
    <w:rsid w:val="510C23D4"/>
    <w:rsid w:val="51138FE9"/>
    <w:rsid w:val="5117B8DE"/>
    <w:rsid w:val="511B5024"/>
    <w:rsid w:val="511C791A"/>
    <w:rsid w:val="511D01A0"/>
    <w:rsid w:val="511ECAE2"/>
    <w:rsid w:val="5122B522"/>
    <w:rsid w:val="512366DF"/>
    <w:rsid w:val="51257BC4"/>
    <w:rsid w:val="5128CACE"/>
    <w:rsid w:val="512AC788"/>
    <w:rsid w:val="513077EE"/>
    <w:rsid w:val="513288B5"/>
    <w:rsid w:val="513511F0"/>
    <w:rsid w:val="5136E597"/>
    <w:rsid w:val="51375512"/>
    <w:rsid w:val="513C35A2"/>
    <w:rsid w:val="513CFF76"/>
    <w:rsid w:val="514733DF"/>
    <w:rsid w:val="514D80F0"/>
    <w:rsid w:val="514FCD99"/>
    <w:rsid w:val="5153173E"/>
    <w:rsid w:val="5157AB60"/>
    <w:rsid w:val="5157CD2B"/>
    <w:rsid w:val="5157E1C6"/>
    <w:rsid w:val="515971A0"/>
    <w:rsid w:val="5159B2C6"/>
    <w:rsid w:val="515B5917"/>
    <w:rsid w:val="515F6ED6"/>
    <w:rsid w:val="5161582F"/>
    <w:rsid w:val="5164482A"/>
    <w:rsid w:val="516DF987"/>
    <w:rsid w:val="5172007D"/>
    <w:rsid w:val="51801804"/>
    <w:rsid w:val="51895BC0"/>
    <w:rsid w:val="518B83C6"/>
    <w:rsid w:val="518F847C"/>
    <w:rsid w:val="5191FBFE"/>
    <w:rsid w:val="519898CE"/>
    <w:rsid w:val="5198DF20"/>
    <w:rsid w:val="519C55D5"/>
    <w:rsid w:val="519D57EA"/>
    <w:rsid w:val="519F4E53"/>
    <w:rsid w:val="51A09A50"/>
    <w:rsid w:val="51A75784"/>
    <w:rsid w:val="51AF1F6F"/>
    <w:rsid w:val="51B020FE"/>
    <w:rsid w:val="51B28B55"/>
    <w:rsid w:val="51B2A51B"/>
    <w:rsid w:val="51B55F61"/>
    <w:rsid w:val="51B5BE4E"/>
    <w:rsid w:val="51B61749"/>
    <w:rsid w:val="51B6CC62"/>
    <w:rsid w:val="51B7DDC9"/>
    <w:rsid w:val="51BACF62"/>
    <w:rsid w:val="51BB9A1A"/>
    <w:rsid w:val="51BC85F1"/>
    <w:rsid w:val="51BFC898"/>
    <w:rsid w:val="51C2E5DF"/>
    <w:rsid w:val="51C5975E"/>
    <w:rsid w:val="51CDA7B3"/>
    <w:rsid w:val="51D96F4C"/>
    <w:rsid w:val="51E07382"/>
    <w:rsid w:val="51EA3089"/>
    <w:rsid w:val="51EDBB73"/>
    <w:rsid w:val="51EDE722"/>
    <w:rsid w:val="51EF1FDE"/>
    <w:rsid w:val="51F59CBF"/>
    <w:rsid w:val="51FAF913"/>
    <w:rsid w:val="51FB8BC0"/>
    <w:rsid w:val="51FD45C2"/>
    <w:rsid w:val="51FEB859"/>
    <w:rsid w:val="51FF8C97"/>
    <w:rsid w:val="52003BDF"/>
    <w:rsid w:val="520458FF"/>
    <w:rsid w:val="520729D1"/>
    <w:rsid w:val="5210B991"/>
    <w:rsid w:val="521A968A"/>
    <w:rsid w:val="521C4190"/>
    <w:rsid w:val="522277A6"/>
    <w:rsid w:val="52359F5A"/>
    <w:rsid w:val="523715C8"/>
    <w:rsid w:val="52372F17"/>
    <w:rsid w:val="5238E087"/>
    <w:rsid w:val="523902B5"/>
    <w:rsid w:val="523C01B0"/>
    <w:rsid w:val="523C3BAE"/>
    <w:rsid w:val="523C3CC2"/>
    <w:rsid w:val="523F1B5F"/>
    <w:rsid w:val="523FFC07"/>
    <w:rsid w:val="52403841"/>
    <w:rsid w:val="5240CD47"/>
    <w:rsid w:val="5241A0AC"/>
    <w:rsid w:val="5244B5E0"/>
    <w:rsid w:val="524613E2"/>
    <w:rsid w:val="524B2984"/>
    <w:rsid w:val="524CF6B4"/>
    <w:rsid w:val="524E197A"/>
    <w:rsid w:val="52556ACC"/>
    <w:rsid w:val="525783CD"/>
    <w:rsid w:val="525BC5CF"/>
    <w:rsid w:val="525BD60C"/>
    <w:rsid w:val="52659096"/>
    <w:rsid w:val="52697AB9"/>
    <w:rsid w:val="526D54C9"/>
    <w:rsid w:val="526EFBED"/>
    <w:rsid w:val="5272EB3E"/>
    <w:rsid w:val="52874716"/>
    <w:rsid w:val="52895619"/>
    <w:rsid w:val="529E6D5D"/>
    <w:rsid w:val="52A3C2A0"/>
    <w:rsid w:val="52A59482"/>
    <w:rsid w:val="52AC7246"/>
    <w:rsid w:val="52ACA26F"/>
    <w:rsid w:val="52AEEBDB"/>
    <w:rsid w:val="52B3592E"/>
    <w:rsid w:val="52B386DC"/>
    <w:rsid w:val="52B7D038"/>
    <w:rsid w:val="52B7EC38"/>
    <w:rsid w:val="52BA0477"/>
    <w:rsid w:val="52C00430"/>
    <w:rsid w:val="52C6F49C"/>
    <w:rsid w:val="52C71BDA"/>
    <w:rsid w:val="52C80D61"/>
    <w:rsid w:val="52CA80D7"/>
    <w:rsid w:val="52CC6121"/>
    <w:rsid w:val="52CF8906"/>
    <w:rsid w:val="52D98982"/>
    <w:rsid w:val="52DDE237"/>
    <w:rsid w:val="52E36602"/>
    <w:rsid w:val="52E59BDD"/>
    <w:rsid w:val="52E96CE8"/>
    <w:rsid w:val="52EE3DD8"/>
    <w:rsid w:val="52FFFC13"/>
    <w:rsid w:val="53010FD5"/>
    <w:rsid w:val="5306AA4E"/>
    <w:rsid w:val="530B8BE3"/>
    <w:rsid w:val="530C178D"/>
    <w:rsid w:val="530C9A4B"/>
    <w:rsid w:val="530DD0DE"/>
    <w:rsid w:val="530EDFE8"/>
    <w:rsid w:val="530FAAE7"/>
    <w:rsid w:val="53109782"/>
    <w:rsid w:val="5311696F"/>
    <w:rsid w:val="53121CBE"/>
    <w:rsid w:val="5314CE3A"/>
    <w:rsid w:val="53165415"/>
    <w:rsid w:val="5319449B"/>
    <w:rsid w:val="53199E61"/>
    <w:rsid w:val="531C7151"/>
    <w:rsid w:val="5326F501"/>
    <w:rsid w:val="5328386F"/>
    <w:rsid w:val="53324E7A"/>
    <w:rsid w:val="5334A8D7"/>
    <w:rsid w:val="53353400"/>
    <w:rsid w:val="533B641D"/>
    <w:rsid w:val="533E0443"/>
    <w:rsid w:val="533F5FB6"/>
    <w:rsid w:val="5341BA93"/>
    <w:rsid w:val="5343DA1B"/>
    <w:rsid w:val="53466E2A"/>
    <w:rsid w:val="5354E0CE"/>
    <w:rsid w:val="535A89DA"/>
    <w:rsid w:val="535B0FA9"/>
    <w:rsid w:val="535B1A94"/>
    <w:rsid w:val="535D8ED9"/>
    <w:rsid w:val="535DE33A"/>
    <w:rsid w:val="535F4E87"/>
    <w:rsid w:val="5361031E"/>
    <w:rsid w:val="53643E3C"/>
    <w:rsid w:val="536EE6DB"/>
    <w:rsid w:val="537107BC"/>
    <w:rsid w:val="53738549"/>
    <w:rsid w:val="537D523F"/>
    <w:rsid w:val="537E0F31"/>
    <w:rsid w:val="5384CECC"/>
    <w:rsid w:val="5386C132"/>
    <w:rsid w:val="538A2D9E"/>
    <w:rsid w:val="538B8351"/>
    <w:rsid w:val="538CC038"/>
    <w:rsid w:val="53959FCB"/>
    <w:rsid w:val="53A0649B"/>
    <w:rsid w:val="53A1C443"/>
    <w:rsid w:val="53A2BDE6"/>
    <w:rsid w:val="53A70C87"/>
    <w:rsid w:val="53AE1986"/>
    <w:rsid w:val="53B1F743"/>
    <w:rsid w:val="53B85FFD"/>
    <w:rsid w:val="53C1F677"/>
    <w:rsid w:val="53C3D30A"/>
    <w:rsid w:val="53C9DFC7"/>
    <w:rsid w:val="53CBE153"/>
    <w:rsid w:val="53CD9DB0"/>
    <w:rsid w:val="53D55CEB"/>
    <w:rsid w:val="53DE016F"/>
    <w:rsid w:val="53E2A93E"/>
    <w:rsid w:val="53E494A6"/>
    <w:rsid w:val="53E4EFA0"/>
    <w:rsid w:val="53E51E2D"/>
    <w:rsid w:val="53E54B1D"/>
    <w:rsid w:val="53E850EF"/>
    <w:rsid w:val="53F426F3"/>
    <w:rsid w:val="53F530FF"/>
    <w:rsid w:val="53F5EBC2"/>
    <w:rsid w:val="53FAA7C2"/>
    <w:rsid w:val="53FB9E67"/>
    <w:rsid w:val="540091DB"/>
    <w:rsid w:val="54054B1A"/>
    <w:rsid w:val="540596B7"/>
    <w:rsid w:val="5405A2CB"/>
    <w:rsid w:val="5408E627"/>
    <w:rsid w:val="540B3A7B"/>
    <w:rsid w:val="540F314E"/>
    <w:rsid w:val="540FD70B"/>
    <w:rsid w:val="54110824"/>
    <w:rsid w:val="541211A3"/>
    <w:rsid w:val="541470AA"/>
    <w:rsid w:val="5414D98B"/>
    <w:rsid w:val="54165233"/>
    <w:rsid w:val="5416AF57"/>
    <w:rsid w:val="541AB09B"/>
    <w:rsid w:val="541F461A"/>
    <w:rsid w:val="5421EDF9"/>
    <w:rsid w:val="5424D190"/>
    <w:rsid w:val="5426088D"/>
    <w:rsid w:val="5426DC54"/>
    <w:rsid w:val="542EA8BC"/>
    <w:rsid w:val="5430DC2A"/>
    <w:rsid w:val="5434FFFF"/>
    <w:rsid w:val="5436E040"/>
    <w:rsid w:val="543F9D4C"/>
    <w:rsid w:val="54499A69"/>
    <w:rsid w:val="54517576"/>
    <w:rsid w:val="54527FA3"/>
    <w:rsid w:val="545CDEF5"/>
    <w:rsid w:val="545ED823"/>
    <w:rsid w:val="545F021A"/>
    <w:rsid w:val="5462D29C"/>
    <w:rsid w:val="54696AAD"/>
    <w:rsid w:val="5469B0C8"/>
    <w:rsid w:val="546BFF57"/>
    <w:rsid w:val="54717D54"/>
    <w:rsid w:val="547196DB"/>
    <w:rsid w:val="5478F543"/>
    <w:rsid w:val="547E4CDD"/>
    <w:rsid w:val="5481EB62"/>
    <w:rsid w:val="5484822D"/>
    <w:rsid w:val="5488837D"/>
    <w:rsid w:val="548CA1F6"/>
    <w:rsid w:val="548CF9CF"/>
    <w:rsid w:val="548EB54D"/>
    <w:rsid w:val="548F7EA5"/>
    <w:rsid w:val="549704A7"/>
    <w:rsid w:val="54991B63"/>
    <w:rsid w:val="549A409E"/>
    <w:rsid w:val="549B55E9"/>
    <w:rsid w:val="549E867A"/>
    <w:rsid w:val="54A35B8F"/>
    <w:rsid w:val="54AAF8BC"/>
    <w:rsid w:val="54AD5888"/>
    <w:rsid w:val="54AEAFA4"/>
    <w:rsid w:val="54B0D638"/>
    <w:rsid w:val="54B608FA"/>
    <w:rsid w:val="54B76493"/>
    <w:rsid w:val="54BC44E9"/>
    <w:rsid w:val="54C004D4"/>
    <w:rsid w:val="54C29BE0"/>
    <w:rsid w:val="54C4BCC1"/>
    <w:rsid w:val="54C4F4DE"/>
    <w:rsid w:val="54C534B5"/>
    <w:rsid w:val="54C549FE"/>
    <w:rsid w:val="54C96090"/>
    <w:rsid w:val="54CBC2A3"/>
    <w:rsid w:val="54CD86D1"/>
    <w:rsid w:val="54DBD9AD"/>
    <w:rsid w:val="54E1B66D"/>
    <w:rsid w:val="54E25F63"/>
    <w:rsid w:val="54E5DE1A"/>
    <w:rsid w:val="54ED5F10"/>
    <w:rsid w:val="54EFD250"/>
    <w:rsid w:val="54F07345"/>
    <w:rsid w:val="54F1A312"/>
    <w:rsid w:val="54F453E7"/>
    <w:rsid w:val="54F6359B"/>
    <w:rsid w:val="54FF5116"/>
    <w:rsid w:val="5500327D"/>
    <w:rsid w:val="550116FB"/>
    <w:rsid w:val="550A6389"/>
    <w:rsid w:val="5511017D"/>
    <w:rsid w:val="5513922E"/>
    <w:rsid w:val="551610FB"/>
    <w:rsid w:val="55169D01"/>
    <w:rsid w:val="55216FAA"/>
    <w:rsid w:val="55218EE8"/>
    <w:rsid w:val="552587E4"/>
    <w:rsid w:val="5527B3E2"/>
    <w:rsid w:val="5529072D"/>
    <w:rsid w:val="55290CF5"/>
    <w:rsid w:val="5529781D"/>
    <w:rsid w:val="552CB89D"/>
    <w:rsid w:val="552E09F6"/>
    <w:rsid w:val="5531B329"/>
    <w:rsid w:val="5532C428"/>
    <w:rsid w:val="55345AEA"/>
    <w:rsid w:val="5537242C"/>
    <w:rsid w:val="553A21AA"/>
    <w:rsid w:val="553EB041"/>
    <w:rsid w:val="5540CABE"/>
    <w:rsid w:val="554265BB"/>
    <w:rsid w:val="554D127E"/>
    <w:rsid w:val="555227FF"/>
    <w:rsid w:val="555643C6"/>
    <w:rsid w:val="55598BCC"/>
    <w:rsid w:val="555C1020"/>
    <w:rsid w:val="555DA238"/>
    <w:rsid w:val="555F6982"/>
    <w:rsid w:val="555FCAA9"/>
    <w:rsid w:val="5562308C"/>
    <w:rsid w:val="5564C1BB"/>
    <w:rsid w:val="556CEEA3"/>
    <w:rsid w:val="556D2EC0"/>
    <w:rsid w:val="556F3DAA"/>
    <w:rsid w:val="5570F8F9"/>
    <w:rsid w:val="55742327"/>
    <w:rsid w:val="5574DA51"/>
    <w:rsid w:val="5575D584"/>
    <w:rsid w:val="5577EF8A"/>
    <w:rsid w:val="55795B84"/>
    <w:rsid w:val="5581EFD4"/>
    <w:rsid w:val="5582800B"/>
    <w:rsid w:val="55891F6A"/>
    <w:rsid w:val="5589432A"/>
    <w:rsid w:val="558996EA"/>
    <w:rsid w:val="558A3869"/>
    <w:rsid w:val="558B31E0"/>
    <w:rsid w:val="558D219B"/>
    <w:rsid w:val="558DEFE0"/>
    <w:rsid w:val="558EFB31"/>
    <w:rsid w:val="55967EF5"/>
    <w:rsid w:val="5596D820"/>
    <w:rsid w:val="5597632F"/>
    <w:rsid w:val="5598B010"/>
    <w:rsid w:val="5599CAAC"/>
    <w:rsid w:val="55A4E5EC"/>
    <w:rsid w:val="55A642DE"/>
    <w:rsid w:val="55A64D31"/>
    <w:rsid w:val="55A6BADC"/>
    <w:rsid w:val="55A8C852"/>
    <w:rsid w:val="55AFE74D"/>
    <w:rsid w:val="55B060C9"/>
    <w:rsid w:val="55B48332"/>
    <w:rsid w:val="55B65420"/>
    <w:rsid w:val="55B8F2E2"/>
    <w:rsid w:val="55B983D8"/>
    <w:rsid w:val="55BC3933"/>
    <w:rsid w:val="55BC832F"/>
    <w:rsid w:val="55C2C39C"/>
    <w:rsid w:val="55C8D575"/>
    <w:rsid w:val="55C91F1E"/>
    <w:rsid w:val="55C9BBB1"/>
    <w:rsid w:val="55CA4AA1"/>
    <w:rsid w:val="55CCFF19"/>
    <w:rsid w:val="55CFC203"/>
    <w:rsid w:val="55D1C9B2"/>
    <w:rsid w:val="55D263C8"/>
    <w:rsid w:val="55D50C7F"/>
    <w:rsid w:val="55D75363"/>
    <w:rsid w:val="55D8EB00"/>
    <w:rsid w:val="55DE3EA6"/>
    <w:rsid w:val="55DF3B4B"/>
    <w:rsid w:val="55E83BB6"/>
    <w:rsid w:val="55F14BB4"/>
    <w:rsid w:val="55F26398"/>
    <w:rsid w:val="55F2F1AA"/>
    <w:rsid w:val="55F7483C"/>
    <w:rsid w:val="55F78EC7"/>
    <w:rsid w:val="55FA9155"/>
    <w:rsid w:val="55FC7501"/>
    <w:rsid w:val="56012C30"/>
    <w:rsid w:val="5601EA58"/>
    <w:rsid w:val="5605B628"/>
    <w:rsid w:val="560A9542"/>
    <w:rsid w:val="560DFDAF"/>
    <w:rsid w:val="56165162"/>
    <w:rsid w:val="56174203"/>
    <w:rsid w:val="5618DE71"/>
    <w:rsid w:val="561AB850"/>
    <w:rsid w:val="561ABA11"/>
    <w:rsid w:val="561E1E02"/>
    <w:rsid w:val="56211FBF"/>
    <w:rsid w:val="56237384"/>
    <w:rsid w:val="56253EA3"/>
    <w:rsid w:val="56264205"/>
    <w:rsid w:val="56366D18"/>
    <w:rsid w:val="5639D5FB"/>
    <w:rsid w:val="563EC522"/>
    <w:rsid w:val="5642255E"/>
    <w:rsid w:val="5643AE0B"/>
    <w:rsid w:val="56456DDE"/>
    <w:rsid w:val="564571A0"/>
    <w:rsid w:val="5645DE9A"/>
    <w:rsid w:val="56499424"/>
    <w:rsid w:val="564A57D1"/>
    <w:rsid w:val="564B774A"/>
    <w:rsid w:val="564E1C2B"/>
    <w:rsid w:val="56574366"/>
    <w:rsid w:val="5658090D"/>
    <w:rsid w:val="56582425"/>
    <w:rsid w:val="5658638B"/>
    <w:rsid w:val="5658C832"/>
    <w:rsid w:val="56595512"/>
    <w:rsid w:val="56598EBB"/>
    <w:rsid w:val="565ECBB7"/>
    <w:rsid w:val="5661582E"/>
    <w:rsid w:val="5661B02A"/>
    <w:rsid w:val="5662E0C7"/>
    <w:rsid w:val="566322CE"/>
    <w:rsid w:val="5667214E"/>
    <w:rsid w:val="56687B59"/>
    <w:rsid w:val="56692797"/>
    <w:rsid w:val="5669CE2D"/>
    <w:rsid w:val="56723DE6"/>
    <w:rsid w:val="56772139"/>
    <w:rsid w:val="567915CA"/>
    <w:rsid w:val="567A09C1"/>
    <w:rsid w:val="567D25E8"/>
    <w:rsid w:val="567F92D3"/>
    <w:rsid w:val="56803ACA"/>
    <w:rsid w:val="5681B536"/>
    <w:rsid w:val="5684B842"/>
    <w:rsid w:val="56861948"/>
    <w:rsid w:val="568A40AF"/>
    <w:rsid w:val="568CBA0D"/>
    <w:rsid w:val="568D9BE7"/>
    <w:rsid w:val="56909D38"/>
    <w:rsid w:val="5691FD4B"/>
    <w:rsid w:val="56938FE3"/>
    <w:rsid w:val="569481DA"/>
    <w:rsid w:val="5695D0ED"/>
    <w:rsid w:val="56970624"/>
    <w:rsid w:val="569763D6"/>
    <w:rsid w:val="569CA7D8"/>
    <w:rsid w:val="569F2E9A"/>
    <w:rsid w:val="569F8821"/>
    <w:rsid w:val="56A28247"/>
    <w:rsid w:val="56A2CD7A"/>
    <w:rsid w:val="56A574FC"/>
    <w:rsid w:val="56A7F53D"/>
    <w:rsid w:val="56ABE56D"/>
    <w:rsid w:val="56AD2152"/>
    <w:rsid w:val="56ADC08A"/>
    <w:rsid w:val="56B0178C"/>
    <w:rsid w:val="56B882F3"/>
    <w:rsid w:val="56BC19EA"/>
    <w:rsid w:val="56BCE76D"/>
    <w:rsid w:val="56BDC38B"/>
    <w:rsid w:val="56C14ECD"/>
    <w:rsid w:val="56C64614"/>
    <w:rsid w:val="56C85582"/>
    <w:rsid w:val="56C9A10A"/>
    <w:rsid w:val="56CEF760"/>
    <w:rsid w:val="56CFF28E"/>
    <w:rsid w:val="56D09DD0"/>
    <w:rsid w:val="56DD0868"/>
    <w:rsid w:val="56E1E263"/>
    <w:rsid w:val="56E25DB2"/>
    <w:rsid w:val="56E96298"/>
    <w:rsid w:val="56F0C477"/>
    <w:rsid w:val="56F43601"/>
    <w:rsid w:val="56F522BB"/>
    <w:rsid w:val="56F7E081"/>
    <w:rsid w:val="56FBD817"/>
    <w:rsid w:val="56FE7166"/>
    <w:rsid w:val="57009334"/>
    <w:rsid w:val="5700D5BD"/>
    <w:rsid w:val="5705E930"/>
    <w:rsid w:val="570E92D1"/>
    <w:rsid w:val="570F48F1"/>
    <w:rsid w:val="570FB4CB"/>
    <w:rsid w:val="57133DA5"/>
    <w:rsid w:val="57172142"/>
    <w:rsid w:val="571797C7"/>
    <w:rsid w:val="571B64B8"/>
    <w:rsid w:val="5724D091"/>
    <w:rsid w:val="5730232B"/>
    <w:rsid w:val="57312604"/>
    <w:rsid w:val="57328287"/>
    <w:rsid w:val="57342122"/>
    <w:rsid w:val="5736614A"/>
    <w:rsid w:val="5736B19A"/>
    <w:rsid w:val="57374B7C"/>
    <w:rsid w:val="57382B6E"/>
    <w:rsid w:val="573A6FE5"/>
    <w:rsid w:val="573F4663"/>
    <w:rsid w:val="57424435"/>
    <w:rsid w:val="5746D322"/>
    <w:rsid w:val="574A4BB4"/>
    <w:rsid w:val="574A8076"/>
    <w:rsid w:val="574D26A2"/>
    <w:rsid w:val="57520604"/>
    <w:rsid w:val="575C12CA"/>
    <w:rsid w:val="575C7BE2"/>
    <w:rsid w:val="576776D6"/>
    <w:rsid w:val="5771E1D0"/>
    <w:rsid w:val="57742579"/>
    <w:rsid w:val="577B575A"/>
    <w:rsid w:val="577BD3A1"/>
    <w:rsid w:val="5781867E"/>
    <w:rsid w:val="5782D8C8"/>
    <w:rsid w:val="5784B91F"/>
    <w:rsid w:val="57876480"/>
    <w:rsid w:val="578A5ED7"/>
    <w:rsid w:val="578EA83D"/>
    <w:rsid w:val="5796C005"/>
    <w:rsid w:val="579AD875"/>
    <w:rsid w:val="57A03C6D"/>
    <w:rsid w:val="57A10A61"/>
    <w:rsid w:val="57A4CF15"/>
    <w:rsid w:val="57A5685C"/>
    <w:rsid w:val="57B131B8"/>
    <w:rsid w:val="57B17B7D"/>
    <w:rsid w:val="57B4B200"/>
    <w:rsid w:val="57B6B5A9"/>
    <w:rsid w:val="57BAA580"/>
    <w:rsid w:val="57BBAE39"/>
    <w:rsid w:val="57C3599C"/>
    <w:rsid w:val="57C7F417"/>
    <w:rsid w:val="57C81DED"/>
    <w:rsid w:val="57C88262"/>
    <w:rsid w:val="57D001CC"/>
    <w:rsid w:val="57D30493"/>
    <w:rsid w:val="57D47ACB"/>
    <w:rsid w:val="57D5B995"/>
    <w:rsid w:val="57D6174E"/>
    <w:rsid w:val="57D7983B"/>
    <w:rsid w:val="57D972A1"/>
    <w:rsid w:val="57DE32AE"/>
    <w:rsid w:val="57E4E8E8"/>
    <w:rsid w:val="57E5F22E"/>
    <w:rsid w:val="57E74E3F"/>
    <w:rsid w:val="57E90D16"/>
    <w:rsid w:val="57EA9D80"/>
    <w:rsid w:val="57EC1A29"/>
    <w:rsid w:val="58048758"/>
    <w:rsid w:val="5805EB11"/>
    <w:rsid w:val="58068289"/>
    <w:rsid w:val="580867B0"/>
    <w:rsid w:val="580C96BC"/>
    <w:rsid w:val="5811B1C0"/>
    <w:rsid w:val="581C9EA0"/>
    <w:rsid w:val="581E32C1"/>
    <w:rsid w:val="5820F6F7"/>
    <w:rsid w:val="582100EC"/>
    <w:rsid w:val="58229C9C"/>
    <w:rsid w:val="5828C451"/>
    <w:rsid w:val="582A5696"/>
    <w:rsid w:val="582CADB1"/>
    <w:rsid w:val="582EB1AA"/>
    <w:rsid w:val="582F5A01"/>
    <w:rsid w:val="58306E69"/>
    <w:rsid w:val="583454EC"/>
    <w:rsid w:val="58368E3E"/>
    <w:rsid w:val="58370F20"/>
    <w:rsid w:val="58377E5F"/>
    <w:rsid w:val="58378BAE"/>
    <w:rsid w:val="583F3FEB"/>
    <w:rsid w:val="58401393"/>
    <w:rsid w:val="5842D12E"/>
    <w:rsid w:val="5848DB88"/>
    <w:rsid w:val="584FF571"/>
    <w:rsid w:val="58514B2A"/>
    <w:rsid w:val="5852513A"/>
    <w:rsid w:val="5859720D"/>
    <w:rsid w:val="585D28A6"/>
    <w:rsid w:val="585D7494"/>
    <w:rsid w:val="585D7CA4"/>
    <w:rsid w:val="585DF858"/>
    <w:rsid w:val="586118DF"/>
    <w:rsid w:val="58691917"/>
    <w:rsid w:val="586D1E27"/>
    <w:rsid w:val="5872E522"/>
    <w:rsid w:val="587450EC"/>
    <w:rsid w:val="58765103"/>
    <w:rsid w:val="5876B294"/>
    <w:rsid w:val="587800B8"/>
    <w:rsid w:val="587B8CF1"/>
    <w:rsid w:val="58859011"/>
    <w:rsid w:val="5886AE1D"/>
    <w:rsid w:val="58876A1C"/>
    <w:rsid w:val="588DB74E"/>
    <w:rsid w:val="588F373B"/>
    <w:rsid w:val="5893B035"/>
    <w:rsid w:val="5893B75D"/>
    <w:rsid w:val="5899A2A8"/>
    <w:rsid w:val="589D5F72"/>
    <w:rsid w:val="58A2377C"/>
    <w:rsid w:val="58A4CAF6"/>
    <w:rsid w:val="58A4CDEC"/>
    <w:rsid w:val="58A95493"/>
    <w:rsid w:val="58AECAA3"/>
    <w:rsid w:val="58B1AF71"/>
    <w:rsid w:val="58B90839"/>
    <w:rsid w:val="58BA2F68"/>
    <w:rsid w:val="58BBA5CD"/>
    <w:rsid w:val="58BBA8B8"/>
    <w:rsid w:val="58BC5D10"/>
    <w:rsid w:val="58BCAF7A"/>
    <w:rsid w:val="58BEE1B3"/>
    <w:rsid w:val="58C0B325"/>
    <w:rsid w:val="58C55E4E"/>
    <w:rsid w:val="58CB8C2B"/>
    <w:rsid w:val="58DF9ECF"/>
    <w:rsid w:val="58DFDD1D"/>
    <w:rsid w:val="58E04914"/>
    <w:rsid w:val="58E42D1B"/>
    <w:rsid w:val="58E7E916"/>
    <w:rsid w:val="58EA591F"/>
    <w:rsid w:val="58ECF5FC"/>
    <w:rsid w:val="58EE536A"/>
    <w:rsid w:val="58EFFED7"/>
    <w:rsid w:val="58F4222B"/>
    <w:rsid w:val="58F4BC91"/>
    <w:rsid w:val="58F53910"/>
    <w:rsid w:val="58F5A12D"/>
    <w:rsid w:val="58F9904D"/>
    <w:rsid w:val="5900E501"/>
    <w:rsid w:val="59055AB1"/>
    <w:rsid w:val="59083C7F"/>
    <w:rsid w:val="5909A79A"/>
    <w:rsid w:val="590B9B53"/>
    <w:rsid w:val="590E3B21"/>
    <w:rsid w:val="5912F0E4"/>
    <w:rsid w:val="5913F20A"/>
    <w:rsid w:val="59168828"/>
    <w:rsid w:val="5920378F"/>
    <w:rsid w:val="59209158"/>
    <w:rsid w:val="5920E7C7"/>
    <w:rsid w:val="59344027"/>
    <w:rsid w:val="593AE53C"/>
    <w:rsid w:val="593CF9B5"/>
    <w:rsid w:val="593E087C"/>
    <w:rsid w:val="5942BA62"/>
    <w:rsid w:val="59480041"/>
    <w:rsid w:val="5948115B"/>
    <w:rsid w:val="5949A1F5"/>
    <w:rsid w:val="594B0D5E"/>
    <w:rsid w:val="595025EE"/>
    <w:rsid w:val="5950A4CD"/>
    <w:rsid w:val="5953836D"/>
    <w:rsid w:val="595DBC42"/>
    <w:rsid w:val="596056E6"/>
    <w:rsid w:val="59615D9D"/>
    <w:rsid w:val="5965DC3D"/>
    <w:rsid w:val="59709CCC"/>
    <w:rsid w:val="5978BA44"/>
    <w:rsid w:val="59797C8C"/>
    <w:rsid w:val="5979857B"/>
    <w:rsid w:val="5984E0CF"/>
    <w:rsid w:val="59920C06"/>
    <w:rsid w:val="599DDE6C"/>
    <w:rsid w:val="59A3B90A"/>
    <w:rsid w:val="59AD22BF"/>
    <w:rsid w:val="59B03274"/>
    <w:rsid w:val="59B499A4"/>
    <w:rsid w:val="59B4FAB1"/>
    <w:rsid w:val="59B8C784"/>
    <w:rsid w:val="59BD305E"/>
    <w:rsid w:val="59C12800"/>
    <w:rsid w:val="59C42E95"/>
    <w:rsid w:val="59D03D13"/>
    <w:rsid w:val="59D38743"/>
    <w:rsid w:val="59D4B65E"/>
    <w:rsid w:val="59D5EFB5"/>
    <w:rsid w:val="59E03E6A"/>
    <w:rsid w:val="59E08B00"/>
    <w:rsid w:val="59E8689B"/>
    <w:rsid w:val="59EA59B4"/>
    <w:rsid w:val="59ED4DFD"/>
    <w:rsid w:val="59F14351"/>
    <w:rsid w:val="59F1F601"/>
    <w:rsid w:val="59F517F8"/>
    <w:rsid w:val="5A032997"/>
    <w:rsid w:val="5A035C22"/>
    <w:rsid w:val="5A075070"/>
    <w:rsid w:val="5A0D97C9"/>
    <w:rsid w:val="5A0E9ADF"/>
    <w:rsid w:val="5A16C16C"/>
    <w:rsid w:val="5A193D1F"/>
    <w:rsid w:val="5A218991"/>
    <w:rsid w:val="5A27918E"/>
    <w:rsid w:val="5A27CA51"/>
    <w:rsid w:val="5A29C0BA"/>
    <w:rsid w:val="5A2AA017"/>
    <w:rsid w:val="5A36ECF0"/>
    <w:rsid w:val="5A3ADA34"/>
    <w:rsid w:val="5A48F1A1"/>
    <w:rsid w:val="5A4BBAA3"/>
    <w:rsid w:val="5A4F22E7"/>
    <w:rsid w:val="5A502931"/>
    <w:rsid w:val="5A5567FD"/>
    <w:rsid w:val="5A5595CB"/>
    <w:rsid w:val="5A559666"/>
    <w:rsid w:val="5A55AA06"/>
    <w:rsid w:val="5A578FFE"/>
    <w:rsid w:val="5A5A34E1"/>
    <w:rsid w:val="5A5E1ED1"/>
    <w:rsid w:val="5A5E3E82"/>
    <w:rsid w:val="5A64E2EC"/>
    <w:rsid w:val="5A6B5046"/>
    <w:rsid w:val="5A6C6BEC"/>
    <w:rsid w:val="5A752736"/>
    <w:rsid w:val="5A7B59E9"/>
    <w:rsid w:val="5A7BDFA7"/>
    <w:rsid w:val="5A7E8B69"/>
    <w:rsid w:val="5A87189E"/>
    <w:rsid w:val="5A8B14B0"/>
    <w:rsid w:val="5A8FBFA1"/>
    <w:rsid w:val="5A91EDC3"/>
    <w:rsid w:val="5A9336B0"/>
    <w:rsid w:val="5A93B578"/>
    <w:rsid w:val="5A9A4E14"/>
    <w:rsid w:val="5AAEDED0"/>
    <w:rsid w:val="5AAF1DB1"/>
    <w:rsid w:val="5AB008FE"/>
    <w:rsid w:val="5AB1FA6B"/>
    <w:rsid w:val="5AB250B3"/>
    <w:rsid w:val="5ABEB4D1"/>
    <w:rsid w:val="5AC6DCF6"/>
    <w:rsid w:val="5AC7071B"/>
    <w:rsid w:val="5ACBF403"/>
    <w:rsid w:val="5ACC317A"/>
    <w:rsid w:val="5ACD25BF"/>
    <w:rsid w:val="5AD116DF"/>
    <w:rsid w:val="5AD2C076"/>
    <w:rsid w:val="5AD55B7B"/>
    <w:rsid w:val="5AD5F0E9"/>
    <w:rsid w:val="5AE77AD0"/>
    <w:rsid w:val="5AED4042"/>
    <w:rsid w:val="5AF8E259"/>
    <w:rsid w:val="5AF9F984"/>
    <w:rsid w:val="5B000537"/>
    <w:rsid w:val="5B059492"/>
    <w:rsid w:val="5B0EEAC7"/>
    <w:rsid w:val="5B1290A6"/>
    <w:rsid w:val="5B1501F6"/>
    <w:rsid w:val="5B1E0D7F"/>
    <w:rsid w:val="5B23A75E"/>
    <w:rsid w:val="5B254100"/>
    <w:rsid w:val="5B266B42"/>
    <w:rsid w:val="5B2D231C"/>
    <w:rsid w:val="5B2DCF9B"/>
    <w:rsid w:val="5B3B6ADB"/>
    <w:rsid w:val="5B3FB10F"/>
    <w:rsid w:val="5B400397"/>
    <w:rsid w:val="5B42CC19"/>
    <w:rsid w:val="5B45E279"/>
    <w:rsid w:val="5B4C4604"/>
    <w:rsid w:val="5B530ABA"/>
    <w:rsid w:val="5B535A6F"/>
    <w:rsid w:val="5B54BC9D"/>
    <w:rsid w:val="5B578FBA"/>
    <w:rsid w:val="5B58DC56"/>
    <w:rsid w:val="5B5E0590"/>
    <w:rsid w:val="5B5FD86C"/>
    <w:rsid w:val="5B660796"/>
    <w:rsid w:val="5B6C1503"/>
    <w:rsid w:val="5B7F9144"/>
    <w:rsid w:val="5B859DA2"/>
    <w:rsid w:val="5B869F51"/>
    <w:rsid w:val="5B8751C3"/>
    <w:rsid w:val="5B876508"/>
    <w:rsid w:val="5B8C48F3"/>
    <w:rsid w:val="5B9189CC"/>
    <w:rsid w:val="5B928A49"/>
    <w:rsid w:val="5B945C44"/>
    <w:rsid w:val="5B94DA9F"/>
    <w:rsid w:val="5B96734F"/>
    <w:rsid w:val="5BA2367C"/>
    <w:rsid w:val="5BA6D387"/>
    <w:rsid w:val="5BA6DB87"/>
    <w:rsid w:val="5BAC4FB1"/>
    <w:rsid w:val="5BACC1CB"/>
    <w:rsid w:val="5BAEEDF4"/>
    <w:rsid w:val="5BAFB875"/>
    <w:rsid w:val="5BB0C464"/>
    <w:rsid w:val="5BB4ED9A"/>
    <w:rsid w:val="5BB82D49"/>
    <w:rsid w:val="5BBD57A6"/>
    <w:rsid w:val="5BBEE2C8"/>
    <w:rsid w:val="5BBFBA9A"/>
    <w:rsid w:val="5BC51BD1"/>
    <w:rsid w:val="5BC5842A"/>
    <w:rsid w:val="5BC5BC29"/>
    <w:rsid w:val="5BC5F9F5"/>
    <w:rsid w:val="5BC66565"/>
    <w:rsid w:val="5BC666D0"/>
    <w:rsid w:val="5BC8147A"/>
    <w:rsid w:val="5BCBC68A"/>
    <w:rsid w:val="5BD2FC7C"/>
    <w:rsid w:val="5BD6B32E"/>
    <w:rsid w:val="5BE50165"/>
    <w:rsid w:val="5BE65C14"/>
    <w:rsid w:val="5BE7A03D"/>
    <w:rsid w:val="5BEBF992"/>
    <w:rsid w:val="5BF26CE7"/>
    <w:rsid w:val="5BF44E79"/>
    <w:rsid w:val="5BF5169C"/>
    <w:rsid w:val="5C00F643"/>
    <w:rsid w:val="5C02E327"/>
    <w:rsid w:val="5C060AA7"/>
    <w:rsid w:val="5C0E4BF5"/>
    <w:rsid w:val="5C0EE751"/>
    <w:rsid w:val="5C0FE226"/>
    <w:rsid w:val="5C10DA72"/>
    <w:rsid w:val="5C11E0FC"/>
    <w:rsid w:val="5C12DA26"/>
    <w:rsid w:val="5C1EA538"/>
    <w:rsid w:val="5C1F408A"/>
    <w:rsid w:val="5C21108D"/>
    <w:rsid w:val="5C27D421"/>
    <w:rsid w:val="5C29ECF8"/>
    <w:rsid w:val="5C2FBCFC"/>
    <w:rsid w:val="5C32145C"/>
    <w:rsid w:val="5C346BC3"/>
    <w:rsid w:val="5C37323E"/>
    <w:rsid w:val="5C396C04"/>
    <w:rsid w:val="5C39B186"/>
    <w:rsid w:val="5C3C1D77"/>
    <w:rsid w:val="5C3D7F39"/>
    <w:rsid w:val="5C47F3FD"/>
    <w:rsid w:val="5C4C6C77"/>
    <w:rsid w:val="5C4F1A41"/>
    <w:rsid w:val="5C50E547"/>
    <w:rsid w:val="5C5213F4"/>
    <w:rsid w:val="5C5671EA"/>
    <w:rsid w:val="5C568E3D"/>
    <w:rsid w:val="5C5901FC"/>
    <w:rsid w:val="5C5BD1C2"/>
    <w:rsid w:val="5C5DC562"/>
    <w:rsid w:val="5C5F536E"/>
    <w:rsid w:val="5C614861"/>
    <w:rsid w:val="5C64A7EB"/>
    <w:rsid w:val="5C696A18"/>
    <w:rsid w:val="5C6C448E"/>
    <w:rsid w:val="5C6D625E"/>
    <w:rsid w:val="5C7954E0"/>
    <w:rsid w:val="5C7C732A"/>
    <w:rsid w:val="5C7E53F4"/>
    <w:rsid w:val="5C7E9FED"/>
    <w:rsid w:val="5C7F1FEA"/>
    <w:rsid w:val="5C81C5F5"/>
    <w:rsid w:val="5C830DC8"/>
    <w:rsid w:val="5C8A82F2"/>
    <w:rsid w:val="5C8AD276"/>
    <w:rsid w:val="5C954FC5"/>
    <w:rsid w:val="5C996D6D"/>
    <w:rsid w:val="5C9A4F1D"/>
    <w:rsid w:val="5C9A642A"/>
    <w:rsid w:val="5C9B3F05"/>
    <w:rsid w:val="5CA319BE"/>
    <w:rsid w:val="5CA63822"/>
    <w:rsid w:val="5CA7352F"/>
    <w:rsid w:val="5CA81AFA"/>
    <w:rsid w:val="5CA82CE8"/>
    <w:rsid w:val="5CAC1A88"/>
    <w:rsid w:val="5CAEDCA1"/>
    <w:rsid w:val="5CAF199F"/>
    <w:rsid w:val="5CB5CB86"/>
    <w:rsid w:val="5CB86A6D"/>
    <w:rsid w:val="5CC20CA6"/>
    <w:rsid w:val="5CC390AB"/>
    <w:rsid w:val="5CC4ACD3"/>
    <w:rsid w:val="5CC5AC29"/>
    <w:rsid w:val="5CCADBD0"/>
    <w:rsid w:val="5CCC5368"/>
    <w:rsid w:val="5CCDF741"/>
    <w:rsid w:val="5CD450C6"/>
    <w:rsid w:val="5CD7F55C"/>
    <w:rsid w:val="5CD851EA"/>
    <w:rsid w:val="5CD9C098"/>
    <w:rsid w:val="5CDBCF44"/>
    <w:rsid w:val="5CDBFA31"/>
    <w:rsid w:val="5CE154B8"/>
    <w:rsid w:val="5CE39366"/>
    <w:rsid w:val="5CE8BF90"/>
    <w:rsid w:val="5CF07426"/>
    <w:rsid w:val="5CF1ED29"/>
    <w:rsid w:val="5CF4681A"/>
    <w:rsid w:val="5CF52931"/>
    <w:rsid w:val="5CF9093C"/>
    <w:rsid w:val="5CF97AB1"/>
    <w:rsid w:val="5CFADA2B"/>
    <w:rsid w:val="5CFC45F3"/>
    <w:rsid w:val="5CFDE04B"/>
    <w:rsid w:val="5D03B259"/>
    <w:rsid w:val="5D06EF31"/>
    <w:rsid w:val="5D07842E"/>
    <w:rsid w:val="5D0895E5"/>
    <w:rsid w:val="5D0AF2F5"/>
    <w:rsid w:val="5D0B08E8"/>
    <w:rsid w:val="5D0D40CC"/>
    <w:rsid w:val="5D28A024"/>
    <w:rsid w:val="5D29938B"/>
    <w:rsid w:val="5D2CC740"/>
    <w:rsid w:val="5D329B20"/>
    <w:rsid w:val="5D349E95"/>
    <w:rsid w:val="5D380660"/>
    <w:rsid w:val="5D3E105F"/>
    <w:rsid w:val="5D3FDD73"/>
    <w:rsid w:val="5D450CE1"/>
    <w:rsid w:val="5D4937FD"/>
    <w:rsid w:val="5D4D2BFA"/>
    <w:rsid w:val="5D4DA450"/>
    <w:rsid w:val="5D4DF686"/>
    <w:rsid w:val="5D580D23"/>
    <w:rsid w:val="5D64718C"/>
    <w:rsid w:val="5D669387"/>
    <w:rsid w:val="5D76702D"/>
    <w:rsid w:val="5D7C8B6E"/>
    <w:rsid w:val="5D819718"/>
    <w:rsid w:val="5D85A6EE"/>
    <w:rsid w:val="5D869267"/>
    <w:rsid w:val="5D876034"/>
    <w:rsid w:val="5D878B65"/>
    <w:rsid w:val="5D88A30A"/>
    <w:rsid w:val="5D8A3D41"/>
    <w:rsid w:val="5D9464BF"/>
    <w:rsid w:val="5D975851"/>
    <w:rsid w:val="5D98FCC7"/>
    <w:rsid w:val="5D991F2B"/>
    <w:rsid w:val="5DA11F95"/>
    <w:rsid w:val="5DA13ADF"/>
    <w:rsid w:val="5DA1AB38"/>
    <w:rsid w:val="5DA5A98F"/>
    <w:rsid w:val="5DA6229B"/>
    <w:rsid w:val="5DA7076C"/>
    <w:rsid w:val="5DAC1F6F"/>
    <w:rsid w:val="5DAC3C15"/>
    <w:rsid w:val="5DB02509"/>
    <w:rsid w:val="5DB08240"/>
    <w:rsid w:val="5DB10D05"/>
    <w:rsid w:val="5DB307E1"/>
    <w:rsid w:val="5DB617F1"/>
    <w:rsid w:val="5DB6A95E"/>
    <w:rsid w:val="5DB6C3E9"/>
    <w:rsid w:val="5DB8DDA6"/>
    <w:rsid w:val="5DB9DA04"/>
    <w:rsid w:val="5DBAA5AB"/>
    <w:rsid w:val="5DBEA5D3"/>
    <w:rsid w:val="5DBF1E60"/>
    <w:rsid w:val="5DC3EC05"/>
    <w:rsid w:val="5DC60682"/>
    <w:rsid w:val="5DC702E4"/>
    <w:rsid w:val="5DC8EDE9"/>
    <w:rsid w:val="5DCBBA74"/>
    <w:rsid w:val="5DCEC4EA"/>
    <w:rsid w:val="5DD16001"/>
    <w:rsid w:val="5DD39F2C"/>
    <w:rsid w:val="5DD5DC5D"/>
    <w:rsid w:val="5DD9BF11"/>
    <w:rsid w:val="5DDB58B4"/>
    <w:rsid w:val="5DDCA0DF"/>
    <w:rsid w:val="5DDDF13A"/>
    <w:rsid w:val="5DDE79D9"/>
    <w:rsid w:val="5DE01E82"/>
    <w:rsid w:val="5DE5757F"/>
    <w:rsid w:val="5DE82B0D"/>
    <w:rsid w:val="5DE83A9D"/>
    <w:rsid w:val="5DE840E6"/>
    <w:rsid w:val="5DEC33E8"/>
    <w:rsid w:val="5DEDA43E"/>
    <w:rsid w:val="5DEEE59B"/>
    <w:rsid w:val="5DEF6F3A"/>
    <w:rsid w:val="5DEF8607"/>
    <w:rsid w:val="5DFB15D0"/>
    <w:rsid w:val="5DFE1A34"/>
    <w:rsid w:val="5DFFC0F1"/>
    <w:rsid w:val="5E02B9B0"/>
    <w:rsid w:val="5E04C540"/>
    <w:rsid w:val="5E0CE32E"/>
    <w:rsid w:val="5E0ED808"/>
    <w:rsid w:val="5E122B46"/>
    <w:rsid w:val="5E15643F"/>
    <w:rsid w:val="5E19DCD9"/>
    <w:rsid w:val="5E1AD782"/>
    <w:rsid w:val="5E1AE50A"/>
    <w:rsid w:val="5E1B2A97"/>
    <w:rsid w:val="5E1B827E"/>
    <w:rsid w:val="5E1BC0BB"/>
    <w:rsid w:val="5E1E2188"/>
    <w:rsid w:val="5E23F056"/>
    <w:rsid w:val="5E2937FB"/>
    <w:rsid w:val="5E294CA5"/>
    <w:rsid w:val="5E2972B0"/>
    <w:rsid w:val="5E2E791D"/>
    <w:rsid w:val="5E3213DC"/>
    <w:rsid w:val="5E33A00B"/>
    <w:rsid w:val="5E363A85"/>
    <w:rsid w:val="5E380212"/>
    <w:rsid w:val="5E3D499F"/>
    <w:rsid w:val="5E3EAF7B"/>
    <w:rsid w:val="5E427DCA"/>
    <w:rsid w:val="5E4ABC9B"/>
    <w:rsid w:val="5E4C7323"/>
    <w:rsid w:val="5E4FC291"/>
    <w:rsid w:val="5E5217B6"/>
    <w:rsid w:val="5E5A70AF"/>
    <w:rsid w:val="5E5DF133"/>
    <w:rsid w:val="5E5EC25F"/>
    <w:rsid w:val="5E64F4A4"/>
    <w:rsid w:val="5E6564EB"/>
    <w:rsid w:val="5E6702A3"/>
    <w:rsid w:val="5E7557F0"/>
    <w:rsid w:val="5E76ADDB"/>
    <w:rsid w:val="5E7882B0"/>
    <w:rsid w:val="5E7E7E21"/>
    <w:rsid w:val="5E7EA137"/>
    <w:rsid w:val="5E7EF30C"/>
    <w:rsid w:val="5E8328AD"/>
    <w:rsid w:val="5E869753"/>
    <w:rsid w:val="5E8B2BB2"/>
    <w:rsid w:val="5E98C811"/>
    <w:rsid w:val="5E9C0E50"/>
    <w:rsid w:val="5EA0A8E7"/>
    <w:rsid w:val="5EA10BB9"/>
    <w:rsid w:val="5EB1343C"/>
    <w:rsid w:val="5EB19B19"/>
    <w:rsid w:val="5EB26306"/>
    <w:rsid w:val="5EB2F643"/>
    <w:rsid w:val="5EB3C7E9"/>
    <w:rsid w:val="5EB6040E"/>
    <w:rsid w:val="5EB6ECB9"/>
    <w:rsid w:val="5EB7A8FE"/>
    <w:rsid w:val="5EB7DFEC"/>
    <w:rsid w:val="5EBA45A7"/>
    <w:rsid w:val="5EBA9E5A"/>
    <w:rsid w:val="5EBB6801"/>
    <w:rsid w:val="5EC16EB7"/>
    <w:rsid w:val="5EC48AA3"/>
    <w:rsid w:val="5ECAC2A7"/>
    <w:rsid w:val="5ED875E5"/>
    <w:rsid w:val="5EDCAF5D"/>
    <w:rsid w:val="5EE51327"/>
    <w:rsid w:val="5EE6E0F6"/>
    <w:rsid w:val="5EF0FC14"/>
    <w:rsid w:val="5EF20DB5"/>
    <w:rsid w:val="5EF2289A"/>
    <w:rsid w:val="5EF8AC66"/>
    <w:rsid w:val="5EF8D1AA"/>
    <w:rsid w:val="5EFBB2F2"/>
    <w:rsid w:val="5EFDFA78"/>
    <w:rsid w:val="5EFE21C7"/>
    <w:rsid w:val="5EFE5A41"/>
    <w:rsid w:val="5F02CEF0"/>
    <w:rsid w:val="5F0436AA"/>
    <w:rsid w:val="5F055684"/>
    <w:rsid w:val="5F068D94"/>
    <w:rsid w:val="5F07AB53"/>
    <w:rsid w:val="5F094FE1"/>
    <w:rsid w:val="5F116F77"/>
    <w:rsid w:val="5F11FC92"/>
    <w:rsid w:val="5F13D6E0"/>
    <w:rsid w:val="5F18D8F8"/>
    <w:rsid w:val="5F1D62D0"/>
    <w:rsid w:val="5F2010A3"/>
    <w:rsid w:val="5F204E9D"/>
    <w:rsid w:val="5F20F1E8"/>
    <w:rsid w:val="5F22940A"/>
    <w:rsid w:val="5F287136"/>
    <w:rsid w:val="5F28ED31"/>
    <w:rsid w:val="5F2E2E41"/>
    <w:rsid w:val="5F2F227D"/>
    <w:rsid w:val="5F2FE0B1"/>
    <w:rsid w:val="5F30B1DE"/>
    <w:rsid w:val="5F364313"/>
    <w:rsid w:val="5F3F7F57"/>
    <w:rsid w:val="5F4480A1"/>
    <w:rsid w:val="5F515508"/>
    <w:rsid w:val="5F51EDDB"/>
    <w:rsid w:val="5F530C67"/>
    <w:rsid w:val="5F5881D9"/>
    <w:rsid w:val="5F602CDE"/>
    <w:rsid w:val="5F60653C"/>
    <w:rsid w:val="5F63665D"/>
    <w:rsid w:val="5F6E6319"/>
    <w:rsid w:val="5F71162D"/>
    <w:rsid w:val="5F7ABB1F"/>
    <w:rsid w:val="5F7D53EF"/>
    <w:rsid w:val="5F7FFF1C"/>
    <w:rsid w:val="5F80C750"/>
    <w:rsid w:val="5F81EFAC"/>
    <w:rsid w:val="5F849961"/>
    <w:rsid w:val="5F86FC10"/>
    <w:rsid w:val="5F89807C"/>
    <w:rsid w:val="5F8E7284"/>
    <w:rsid w:val="5F950677"/>
    <w:rsid w:val="5F9636D0"/>
    <w:rsid w:val="5F9F2227"/>
    <w:rsid w:val="5FA14B1F"/>
    <w:rsid w:val="5FA246BF"/>
    <w:rsid w:val="5FA99F99"/>
    <w:rsid w:val="5FAC6B5A"/>
    <w:rsid w:val="5FB752DF"/>
    <w:rsid w:val="5FB8A8F2"/>
    <w:rsid w:val="5FB9D990"/>
    <w:rsid w:val="5FBF7F14"/>
    <w:rsid w:val="5FC7D982"/>
    <w:rsid w:val="5FD2BDD9"/>
    <w:rsid w:val="5FD3AEAE"/>
    <w:rsid w:val="5FD566A6"/>
    <w:rsid w:val="5FDB42E8"/>
    <w:rsid w:val="5FE062E7"/>
    <w:rsid w:val="5FE0EB8E"/>
    <w:rsid w:val="5FE6D17E"/>
    <w:rsid w:val="5FE90DB8"/>
    <w:rsid w:val="5FEAE105"/>
    <w:rsid w:val="5FEAF081"/>
    <w:rsid w:val="5FEBA0D5"/>
    <w:rsid w:val="5FEBF89B"/>
    <w:rsid w:val="5FEDBD20"/>
    <w:rsid w:val="5FF959BB"/>
    <w:rsid w:val="5FFD7B2C"/>
    <w:rsid w:val="6003DAB1"/>
    <w:rsid w:val="600786CE"/>
    <w:rsid w:val="600A3AA2"/>
    <w:rsid w:val="600D2827"/>
    <w:rsid w:val="600E6977"/>
    <w:rsid w:val="6017B185"/>
    <w:rsid w:val="6018F89B"/>
    <w:rsid w:val="6019FBA6"/>
    <w:rsid w:val="601ACB7D"/>
    <w:rsid w:val="601C22E2"/>
    <w:rsid w:val="601CB50F"/>
    <w:rsid w:val="601DF8EC"/>
    <w:rsid w:val="6025E828"/>
    <w:rsid w:val="60261598"/>
    <w:rsid w:val="602B73C8"/>
    <w:rsid w:val="602DDC83"/>
    <w:rsid w:val="603011B7"/>
    <w:rsid w:val="6032D4F4"/>
    <w:rsid w:val="603AC808"/>
    <w:rsid w:val="603EB8FE"/>
    <w:rsid w:val="60406E59"/>
    <w:rsid w:val="6045A035"/>
    <w:rsid w:val="604A6DBE"/>
    <w:rsid w:val="604BC799"/>
    <w:rsid w:val="604DB53C"/>
    <w:rsid w:val="6050ECC5"/>
    <w:rsid w:val="60514FD5"/>
    <w:rsid w:val="605158F7"/>
    <w:rsid w:val="60528378"/>
    <w:rsid w:val="6053D2ED"/>
    <w:rsid w:val="605843C0"/>
    <w:rsid w:val="605CA0F3"/>
    <w:rsid w:val="606AA91F"/>
    <w:rsid w:val="606BF847"/>
    <w:rsid w:val="6070A860"/>
    <w:rsid w:val="607AE9D9"/>
    <w:rsid w:val="608DCB08"/>
    <w:rsid w:val="6094A20B"/>
    <w:rsid w:val="6096C7E0"/>
    <w:rsid w:val="6098B003"/>
    <w:rsid w:val="60990239"/>
    <w:rsid w:val="6099246C"/>
    <w:rsid w:val="609E6543"/>
    <w:rsid w:val="609E7890"/>
    <w:rsid w:val="60A2353C"/>
    <w:rsid w:val="60A93A2E"/>
    <w:rsid w:val="60A94D92"/>
    <w:rsid w:val="60AABAAB"/>
    <w:rsid w:val="60B01C5F"/>
    <w:rsid w:val="60B80E45"/>
    <w:rsid w:val="60BC6B3C"/>
    <w:rsid w:val="60BDF084"/>
    <w:rsid w:val="60BE09B5"/>
    <w:rsid w:val="60C2A701"/>
    <w:rsid w:val="60C2BAF9"/>
    <w:rsid w:val="60C3F239"/>
    <w:rsid w:val="60C53E3F"/>
    <w:rsid w:val="60C9B4EA"/>
    <w:rsid w:val="60D00660"/>
    <w:rsid w:val="60D6E82B"/>
    <w:rsid w:val="60D806B5"/>
    <w:rsid w:val="60E07C38"/>
    <w:rsid w:val="60ED4B09"/>
    <w:rsid w:val="60EF848C"/>
    <w:rsid w:val="60EF8B2C"/>
    <w:rsid w:val="60FBF451"/>
    <w:rsid w:val="610320E8"/>
    <w:rsid w:val="610636DA"/>
    <w:rsid w:val="6109A1A9"/>
    <w:rsid w:val="610AC13F"/>
    <w:rsid w:val="610CE9DD"/>
    <w:rsid w:val="6114B97F"/>
    <w:rsid w:val="611D0BEF"/>
    <w:rsid w:val="612647EA"/>
    <w:rsid w:val="6126DFB5"/>
    <w:rsid w:val="612A2726"/>
    <w:rsid w:val="612CBD84"/>
    <w:rsid w:val="61365225"/>
    <w:rsid w:val="6136E39F"/>
    <w:rsid w:val="6137A37A"/>
    <w:rsid w:val="613DCCED"/>
    <w:rsid w:val="6140A0B1"/>
    <w:rsid w:val="6141A214"/>
    <w:rsid w:val="614263EE"/>
    <w:rsid w:val="61498E9F"/>
    <w:rsid w:val="6149AD87"/>
    <w:rsid w:val="614B71DE"/>
    <w:rsid w:val="614E6018"/>
    <w:rsid w:val="614FDA93"/>
    <w:rsid w:val="6151F419"/>
    <w:rsid w:val="615AAE24"/>
    <w:rsid w:val="615B7F9C"/>
    <w:rsid w:val="6160DBF8"/>
    <w:rsid w:val="61638B49"/>
    <w:rsid w:val="61748529"/>
    <w:rsid w:val="617AF150"/>
    <w:rsid w:val="617E89D6"/>
    <w:rsid w:val="61810E45"/>
    <w:rsid w:val="61879B94"/>
    <w:rsid w:val="61893C3D"/>
    <w:rsid w:val="618A1FD8"/>
    <w:rsid w:val="61944524"/>
    <w:rsid w:val="6195F1D9"/>
    <w:rsid w:val="6197928C"/>
    <w:rsid w:val="6197A4FE"/>
    <w:rsid w:val="6197F81F"/>
    <w:rsid w:val="619AE74E"/>
    <w:rsid w:val="61AD1DB3"/>
    <w:rsid w:val="61B03C40"/>
    <w:rsid w:val="61B0DDB2"/>
    <w:rsid w:val="61B35F97"/>
    <w:rsid w:val="61B39CBD"/>
    <w:rsid w:val="61C203FE"/>
    <w:rsid w:val="61C49041"/>
    <w:rsid w:val="61C5409B"/>
    <w:rsid w:val="61CCA88C"/>
    <w:rsid w:val="61CFBF68"/>
    <w:rsid w:val="61CFC6C3"/>
    <w:rsid w:val="61D0E134"/>
    <w:rsid w:val="61D1D1B4"/>
    <w:rsid w:val="61D413F5"/>
    <w:rsid w:val="61D4AE0B"/>
    <w:rsid w:val="61E149FA"/>
    <w:rsid w:val="61F47EE4"/>
    <w:rsid w:val="61F82ACB"/>
    <w:rsid w:val="61F8A4BC"/>
    <w:rsid w:val="61F98228"/>
    <w:rsid w:val="61FA3FE2"/>
    <w:rsid w:val="61FFE4CC"/>
    <w:rsid w:val="62024A4B"/>
    <w:rsid w:val="620B8C0C"/>
    <w:rsid w:val="620B994B"/>
    <w:rsid w:val="620BF872"/>
    <w:rsid w:val="620E3E4F"/>
    <w:rsid w:val="6212622D"/>
    <w:rsid w:val="62168097"/>
    <w:rsid w:val="62197362"/>
    <w:rsid w:val="6219CFFC"/>
    <w:rsid w:val="621AF762"/>
    <w:rsid w:val="621FF09F"/>
    <w:rsid w:val="6222DF93"/>
    <w:rsid w:val="62230093"/>
    <w:rsid w:val="62258287"/>
    <w:rsid w:val="622712B7"/>
    <w:rsid w:val="62279DAE"/>
    <w:rsid w:val="622FB2DA"/>
    <w:rsid w:val="6232F859"/>
    <w:rsid w:val="62385FF2"/>
    <w:rsid w:val="623A719F"/>
    <w:rsid w:val="6240C58B"/>
    <w:rsid w:val="6244F1E0"/>
    <w:rsid w:val="62470485"/>
    <w:rsid w:val="624DFD4C"/>
    <w:rsid w:val="6251984E"/>
    <w:rsid w:val="62532430"/>
    <w:rsid w:val="6259D002"/>
    <w:rsid w:val="625B9F72"/>
    <w:rsid w:val="625E76BC"/>
    <w:rsid w:val="625F125B"/>
    <w:rsid w:val="625F5292"/>
    <w:rsid w:val="6264651C"/>
    <w:rsid w:val="626C5576"/>
    <w:rsid w:val="626DBB0C"/>
    <w:rsid w:val="626E22FD"/>
    <w:rsid w:val="626F0FC2"/>
    <w:rsid w:val="6272B88C"/>
    <w:rsid w:val="6273D716"/>
    <w:rsid w:val="62773F1D"/>
    <w:rsid w:val="62792B8A"/>
    <w:rsid w:val="6279A9F0"/>
    <w:rsid w:val="627B0FFF"/>
    <w:rsid w:val="627B89EB"/>
    <w:rsid w:val="628187D4"/>
    <w:rsid w:val="6281B862"/>
    <w:rsid w:val="62841981"/>
    <w:rsid w:val="6285EF8C"/>
    <w:rsid w:val="628883F2"/>
    <w:rsid w:val="6289243D"/>
    <w:rsid w:val="628B29B7"/>
    <w:rsid w:val="628B9FA9"/>
    <w:rsid w:val="629668BD"/>
    <w:rsid w:val="629841F8"/>
    <w:rsid w:val="6298D7DA"/>
    <w:rsid w:val="629A1809"/>
    <w:rsid w:val="629B80A5"/>
    <w:rsid w:val="62A05DB8"/>
    <w:rsid w:val="62A88B59"/>
    <w:rsid w:val="62A8B2FB"/>
    <w:rsid w:val="62AA467D"/>
    <w:rsid w:val="62ACD2B4"/>
    <w:rsid w:val="62B6EC15"/>
    <w:rsid w:val="62BD86F5"/>
    <w:rsid w:val="62C36682"/>
    <w:rsid w:val="62C42794"/>
    <w:rsid w:val="62C52991"/>
    <w:rsid w:val="62C5F1BC"/>
    <w:rsid w:val="62C99B74"/>
    <w:rsid w:val="62CBE28E"/>
    <w:rsid w:val="62CE2FDC"/>
    <w:rsid w:val="62D25308"/>
    <w:rsid w:val="62E760AC"/>
    <w:rsid w:val="62EC9D07"/>
    <w:rsid w:val="62EE3A44"/>
    <w:rsid w:val="62F06B5E"/>
    <w:rsid w:val="62F0C5E3"/>
    <w:rsid w:val="62F1ED2E"/>
    <w:rsid w:val="62F4414F"/>
    <w:rsid w:val="62F63223"/>
    <w:rsid w:val="62FFC21E"/>
    <w:rsid w:val="6302279E"/>
    <w:rsid w:val="6305208E"/>
    <w:rsid w:val="63058425"/>
    <w:rsid w:val="6307CDED"/>
    <w:rsid w:val="63091974"/>
    <w:rsid w:val="630962C7"/>
    <w:rsid w:val="630B44D8"/>
    <w:rsid w:val="630B9C92"/>
    <w:rsid w:val="630EF093"/>
    <w:rsid w:val="6310A1F6"/>
    <w:rsid w:val="63124F49"/>
    <w:rsid w:val="6315C5C1"/>
    <w:rsid w:val="631AC5FA"/>
    <w:rsid w:val="6320035E"/>
    <w:rsid w:val="63247FF5"/>
    <w:rsid w:val="632D2DA6"/>
    <w:rsid w:val="632EA2F1"/>
    <w:rsid w:val="633288C1"/>
    <w:rsid w:val="633D8904"/>
    <w:rsid w:val="633D98B9"/>
    <w:rsid w:val="633F5FFE"/>
    <w:rsid w:val="634150FC"/>
    <w:rsid w:val="63436997"/>
    <w:rsid w:val="6348C195"/>
    <w:rsid w:val="634D5125"/>
    <w:rsid w:val="6350D2A0"/>
    <w:rsid w:val="63536ADF"/>
    <w:rsid w:val="6356394B"/>
    <w:rsid w:val="63575F1A"/>
    <w:rsid w:val="6358E3F2"/>
    <w:rsid w:val="635B0009"/>
    <w:rsid w:val="635C91F4"/>
    <w:rsid w:val="635FCE3F"/>
    <w:rsid w:val="6361793C"/>
    <w:rsid w:val="63624207"/>
    <w:rsid w:val="6362CBF2"/>
    <w:rsid w:val="6366C403"/>
    <w:rsid w:val="636A945E"/>
    <w:rsid w:val="637087DA"/>
    <w:rsid w:val="6371A78F"/>
    <w:rsid w:val="63729228"/>
    <w:rsid w:val="63730268"/>
    <w:rsid w:val="63742BF7"/>
    <w:rsid w:val="6383DC59"/>
    <w:rsid w:val="638555FE"/>
    <w:rsid w:val="63858930"/>
    <w:rsid w:val="6385D429"/>
    <w:rsid w:val="63890C21"/>
    <w:rsid w:val="638919E9"/>
    <w:rsid w:val="63903DDF"/>
    <w:rsid w:val="639444AD"/>
    <w:rsid w:val="639676D6"/>
    <w:rsid w:val="6396D8EF"/>
    <w:rsid w:val="639DF16D"/>
    <w:rsid w:val="639EBABB"/>
    <w:rsid w:val="639FED45"/>
    <w:rsid w:val="63AE9659"/>
    <w:rsid w:val="63B0B6FD"/>
    <w:rsid w:val="63B1E5ED"/>
    <w:rsid w:val="63B1FEB6"/>
    <w:rsid w:val="63B3BF96"/>
    <w:rsid w:val="63B475A3"/>
    <w:rsid w:val="63B5065D"/>
    <w:rsid w:val="63B567D0"/>
    <w:rsid w:val="63BD1BAF"/>
    <w:rsid w:val="63BE0654"/>
    <w:rsid w:val="63C1AD53"/>
    <w:rsid w:val="63C2BC1D"/>
    <w:rsid w:val="63C55766"/>
    <w:rsid w:val="63CA9B42"/>
    <w:rsid w:val="63CAC0EE"/>
    <w:rsid w:val="63CC4531"/>
    <w:rsid w:val="63CDF2BD"/>
    <w:rsid w:val="63CE0399"/>
    <w:rsid w:val="63CE60C8"/>
    <w:rsid w:val="63D3CE3A"/>
    <w:rsid w:val="63D5BD19"/>
    <w:rsid w:val="63DB7199"/>
    <w:rsid w:val="63DCEB0B"/>
    <w:rsid w:val="63E38F86"/>
    <w:rsid w:val="63E4EB43"/>
    <w:rsid w:val="63E56B2A"/>
    <w:rsid w:val="63E56DB5"/>
    <w:rsid w:val="63E75CDA"/>
    <w:rsid w:val="63F62420"/>
    <w:rsid w:val="63F62F0C"/>
    <w:rsid w:val="63F76B8F"/>
    <w:rsid w:val="63F9BAE1"/>
    <w:rsid w:val="64022809"/>
    <w:rsid w:val="6404B65C"/>
    <w:rsid w:val="640A3346"/>
    <w:rsid w:val="6414DB28"/>
    <w:rsid w:val="64166007"/>
    <w:rsid w:val="641A6C73"/>
    <w:rsid w:val="641CCD4C"/>
    <w:rsid w:val="641E564B"/>
    <w:rsid w:val="641EBD15"/>
    <w:rsid w:val="64217990"/>
    <w:rsid w:val="6421F460"/>
    <w:rsid w:val="6422A974"/>
    <w:rsid w:val="6423E2C3"/>
    <w:rsid w:val="642A2F35"/>
    <w:rsid w:val="642F1D0B"/>
    <w:rsid w:val="6434D9BF"/>
    <w:rsid w:val="64355D4A"/>
    <w:rsid w:val="6435B556"/>
    <w:rsid w:val="643E255C"/>
    <w:rsid w:val="643FA0C3"/>
    <w:rsid w:val="6441211C"/>
    <w:rsid w:val="6443293C"/>
    <w:rsid w:val="64435F1D"/>
    <w:rsid w:val="64443873"/>
    <w:rsid w:val="64444BB9"/>
    <w:rsid w:val="6445B1E2"/>
    <w:rsid w:val="64493825"/>
    <w:rsid w:val="6449B4A3"/>
    <w:rsid w:val="644BF248"/>
    <w:rsid w:val="64502021"/>
    <w:rsid w:val="64518507"/>
    <w:rsid w:val="64578B18"/>
    <w:rsid w:val="6458DCB1"/>
    <w:rsid w:val="645B224B"/>
    <w:rsid w:val="64609505"/>
    <w:rsid w:val="64649E50"/>
    <w:rsid w:val="6464BE5A"/>
    <w:rsid w:val="6465A6D2"/>
    <w:rsid w:val="64663EF0"/>
    <w:rsid w:val="646BA9FF"/>
    <w:rsid w:val="64773367"/>
    <w:rsid w:val="647813E6"/>
    <w:rsid w:val="647AEA7A"/>
    <w:rsid w:val="647B7E2B"/>
    <w:rsid w:val="647E8977"/>
    <w:rsid w:val="647F0921"/>
    <w:rsid w:val="647F2913"/>
    <w:rsid w:val="6480314A"/>
    <w:rsid w:val="6486D667"/>
    <w:rsid w:val="6488FAD5"/>
    <w:rsid w:val="648B18FC"/>
    <w:rsid w:val="648C19DA"/>
    <w:rsid w:val="648E5ED0"/>
    <w:rsid w:val="648ED7CB"/>
    <w:rsid w:val="648F046D"/>
    <w:rsid w:val="649041C7"/>
    <w:rsid w:val="6494DC25"/>
    <w:rsid w:val="6497C70D"/>
    <w:rsid w:val="64982879"/>
    <w:rsid w:val="64991A90"/>
    <w:rsid w:val="649F4BB6"/>
    <w:rsid w:val="64A079D7"/>
    <w:rsid w:val="64A53A35"/>
    <w:rsid w:val="64B08459"/>
    <w:rsid w:val="64B55020"/>
    <w:rsid w:val="64B64E7D"/>
    <w:rsid w:val="64B71CBD"/>
    <w:rsid w:val="64BC1F48"/>
    <w:rsid w:val="64C9A112"/>
    <w:rsid w:val="64C9B4BC"/>
    <w:rsid w:val="64CEE7BC"/>
    <w:rsid w:val="64D4FBEF"/>
    <w:rsid w:val="64D702AE"/>
    <w:rsid w:val="64DB0921"/>
    <w:rsid w:val="64DF91CF"/>
    <w:rsid w:val="64E35D02"/>
    <w:rsid w:val="64E6418B"/>
    <w:rsid w:val="64ED4BE8"/>
    <w:rsid w:val="64EF7501"/>
    <w:rsid w:val="64F2A242"/>
    <w:rsid w:val="64F51C1F"/>
    <w:rsid w:val="64FB3896"/>
    <w:rsid w:val="64FD2E76"/>
    <w:rsid w:val="64FF17BC"/>
    <w:rsid w:val="64FFA682"/>
    <w:rsid w:val="65041B21"/>
    <w:rsid w:val="6505DF87"/>
    <w:rsid w:val="650CABB1"/>
    <w:rsid w:val="650EA813"/>
    <w:rsid w:val="6516A631"/>
    <w:rsid w:val="65171840"/>
    <w:rsid w:val="651EBB51"/>
    <w:rsid w:val="65216BE4"/>
    <w:rsid w:val="6524E0EB"/>
    <w:rsid w:val="65347F51"/>
    <w:rsid w:val="65349B3A"/>
    <w:rsid w:val="653A22FA"/>
    <w:rsid w:val="653B7A13"/>
    <w:rsid w:val="653E73B5"/>
    <w:rsid w:val="6540F711"/>
    <w:rsid w:val="6547C7A0"/>
    <w:rsid w:val="6549EE5E"/>
    <w:rsid w:val="654AC075"/>
    <w:rsid w:val="654CF0D4"/>
    <w:rsid w:val="654FAA99"/>
    <w:rsid w:val="655569B6"/>
    <w:rsid w:val="6559A665"/>
    <w:rsid w:val="655A4491"/>
    <w:rsid w:val="655A9794"/>
    <w:rsid w:val="655EB379"/>
    <w:rsid w:val="655EE898"/>
    <w:rsid w:val="656780BB"/>
    <w:rsid w:val="656A38A6"/>
    <w:rsid w:val="65748899"/>
    <w:rsid w:val="65794E05"/>
    <w:rsid w:val="657CA315"/>
    <w:rsid w:val="657CDDE6"/>
    <w:rsid w:val="6580D9EF"/>
    <w:rsid w:val="6582F885"/>
    <w:rsid w:val="658B8CFF"/>
    <w:rsid w:val="6591018C"/>
    <w:rsid w:val="65916AEC"/>
    <w:rsid w:val="6593AD56"/>
    <w:rsid w:val="65994D0F"/>
    <w:rsid w:val="65998EDB"/>
    <w:rsid w:val="659AA468"/>
    <w:rsid w:val="659BF8E2"/>
    <w:rsid w:val="659D39B4"/>
    <w:rsid w:val="659E16E8"/>
    <w:rsid w:val="659E9349"/>
    <w:rsid w:val="65A915FF"/>
    <w:rsid w:val="65AC1FE7"/>
    <w:rsid w:val="65AC7A48"/>
    <w:rsid w:val="65B9392A"/>
    <w:rsid w:val="65B9FB65"/>
    <w:rsid w:val="65BFAE8E"/>
    <w:rsid w:val="65BFD259"/>
    <w:rsid w:val="65C046A5"/>
    <w:rsid w:val="65C0A2E6"/>
    <w:rsid w:val="65C73AC3"/>
    <w:rsid w:val="65C90F36"/>
    <w:rsid w:val="65C9CD93"/>
    <w:rsid w:val="65CD266F"/>
    <w:rsid w:val="65CD8F51"/>
    <w:rsid w:val="65CDC116"/>
    <w:rsid w:val="65CFB0EE"/>
    <w:rsid w:val="65D7FA03"/>
    <w:rsid w:val="65D8B676"/>
    <w:rsid w:val="65D8CE04"/>
    <w:rsid w:val="65DC7A1B"/>
    <w:rsid w:val="65E7A955"/>
    <w:rsid w:val="65E8D7AB"/>
    <w:rsid w:val="65EA05E8"/>
    <w:rsid w:val="65EC98D1"/>
    <w:rsid w:val="65F48A60"/>
    <w:rsid w:val="65F8D749"/>
    <w:rsid w:val="65FFAA25"/>
    <w:rsid w:val="6600248E"/>
    <w:rsid w:val="6600A3A0"/>
    <w:rsid w:val="6600A738"/>
    <w:rsid w:val="6601A690"/>
    <w:rsid w:val="6601D467"/>
    <w:rsid w:val="66020F51"/>
    <w:rsid w:val="6605C683"/>
    <w:rsid w:val="660744DA"/>
    <w:rsid w:val="660838D3"/>
    <w:rsid w:val="660AA421"/>
    <w:rsid w:val="660F10A9"/>
    <w:rsid w:val="661093BD"/>
    <w:rsid w:val="6610EACA"/>
    <w:rsid w:val="6611F2DD"/>
    <w:rsid w:val="66137264"/>
    <w:rsid w:val="66146FE9"/>
    <w:rsid w:val="6614D94E"/>
    <w:rsid w:val="66150BE0"/>
    <w:rsid w:val="6617403E"/>
    <w:rsid w:val="661BACD2"/>
    <w:rsid w:val="6620E047"/>
    <w:rsid w:val="6627338F"/>
    <w:rsid w:val="662BF2A1"/>
    <w:rsid w:val="6630C5D5"/>
    <w:rsid w:val="66310B61"/>
    <w:rsid w:val="663A5758"/>
    <w:rsid w:val="663D9DDB"/>
    <w:rsid w:val="6642E2B0"/>
    <w:rsid w:val="66432D54"/>
    <w:rsid w:val="66448C37"/>
    <w:rsid w:val="664B0267"/>
    <w:rsid w:val="664E8A0A"/>
    <w:rsid w:val="664FA41C"/>
    <w:rsid w:val="66522813"/>
    <w:rsid w:val="66524110"/>
    <w:rsid w:val="665400FA"/>
    <w:rsid w:val="665618AF"/>
    <w:rsid w:val="66575BAC"/>
    <w:rsid w:val="66585450"/>
    <w:rsid w:val="6659D1D5"/>
    <w:rsid w:val="665C9B0F"/>
    <w:rsid w:val="666C8559"/>
    <w:rsid w:val="6670D6E9"/>
    <w:rsid w:val="667726D9"/>
    <w:rsid w:val="667C43E9"/>
    <w:rsid w:val="6689024A"/>
    <w:rsid w:val="668BD4C4"/>
    <w:rsid w:val="668CD79C"/>
    <w:rsid w:val="6693066D"/>
    <w:rsid w:val="6696F9D2"/>
    <w:rsid w:val="669D8833"/>
    <w:rsid w:val="669E52E8"/>
    <w:rsid w:val="66A704BD"/>
    <w:rsid w:val="66AD3D8B"/>
    <w:rsid w:val="66AEBC37"/>
    <w:rsid w:val="66AF8688"/>
    <w:rsid w:val="66B467E3"/>
    <w:rsid w:val="66B57966"/>
    <w:rsid w:val="66B78AD7"/>
    <w:rsid w:val="66B84896"/>
    <w:rsid w:val="66B93AC1"/>
    <w:rsid w:val="66BAA6F3"/>
    <w:rsid w:val="66BC5F05"/>
    <w:rsid w:val="66C3AF08"/>
    <w:rsid w:val="66C3B702"/>
    <w:rsid w:val="66C995D9"/>
    <w:rsid w:val="66CF0B94"/>
    <w:rsid w:val="66CF1460"/>
    <w:rsid w:val="66D2FBC8"/>
    <w:rsid w:val="66D3B851"/>
    <w:rsid w:val="66D3C1AF"/>
    <w:rsid w:val="66D69348"/>
    <w:rsid w:val="66D6D9B6"/>
    <w:rsid w:val="66DA1860"/>
    <w:rsid w:val="66DA25C7"/>
    <w:rsid w:val="66DEA0C2"/>
    <w:rsid w:val="66DF0C00"/>
    <w:rsid w:val="66F3072D"/>
    <w:rsid w:val="66F4BC26"/>
    <w:rsid w:val="66F94173"/>
    <w:rsid w:val="66FAEF52"/>
    <w:rsid w:val="66FC405A"/>
    <w:rsid w:val="66FF15A5"/>
    <w:rsid w:val="670202F8"/>
    <w:rsid w:val="6706F775"/>
    <w:rsid w:val="6712C3A7"/>
    <w:rsid w:val="6716E59D"/>
    <w:rsid w:val="6719AA33"/>
    <w:rsid w:val="671AFB12"/>
    <w:rsid w:val="671F1835"/>
    <w:rsid w:val="671FE22D"/>
    <w:rsid w:val="6720312F"/>
    <w:rsid w:val="67220AC2"/>
    <w:rsid w:val="6726B470"/>
    <w:rsid w:val="672EBE71"/>
    <w:rsid w:val="6733F060"/>
    <w:rsid w:val="67343EC8"/>
    <w:rsid w:val="67390A15"/>
    <w:rsid w:val="67396946"/>
    <w:rsid w:val="673A76CA"/>
    <w:rsid w:val="673C2428"/>
    <w:rsid w:val="67429127"/>
    <w:rsid w:val="6746B63A"/>
    <w:rsid w:val="67470E83"/>
    <w:rsid w:val="6749680E"/>
    <w:rsid w:val="675092D6"/>
    <w:rsid w:val="6757B8A5"/>
    <w:rsid w:val="675AC264"/>
    <w:rsid w:val="675C457A"/>
    <w:rsid w:val="675EF5E2"/>
    <w:rsid w:val="675FFA6D"/>
    <w:rsid w:val="676760EC"/>
    <w:rsid w:val="676C46B8"/>
    <w:rsid w:val="6773A75E"/>
    <w:rsid w:val="677DD27C"/>
    <w:rsid w:val="6786D0BE"/>
    <w:rsid w:val="67875192"/>
    <w:rsid w:val="67912F76"/>
    <w:rsid w:val="67924B09"/>
    <w:rsid w:val="67979FFA"/>
    <w:rsid w:val="679DC06E"/>
    <w:rsid w:val="67B28B3C"/>
    <w:rsid w:val="67B845D0"/>
    <w:rsid w:val="67B9BB2F"/>
    <w:rsid w:val="67BF8C12"/>
    <w:rsid w:val="67BFFB2F"/>
    <w:rsid w:val="67C22E43"/>
    <w:rsid w:val="67C264C4"/>
    <w:rsid w:val="67C4C484"/>
    <w:rsid w:val="67CFC93B"/>
    <w:rsid w:val="67D0B4DE"/>
    <w:rsid w:val="67DCD2ED"/>
    <w:rsid w:val="67E03D7A"/>
    <w:rsid w:val="67E181DB"/>
    <w:rsid w:val="67E72A8E"/>
    <w:rsid w:val="67E86AD3"/>
    <w:rsid w:val="67EC2A13"/>
    <w:rsid w:val="67EC5C65"/>
    <w:rsid w:val="67EEB245"/>
    <w:rsid w:val="67F3E952"/>
    <w:rsid w:val="67F45782"/>
    <w:rsid w:val="67F98186"/>
    <w:rsid w:val="67FAE639"/>
    <w:rsid w:val="67FF21EE"/>
    <w:rsid w:val="68067DE6"/>
    <w:rsid w:val="6806ED64"/>
    <w:rsid w:val="6808F7B4"/>
    <w:rsid w:val="680AAF16"/>
    <w:rsid w:val="68163387"/>
    <w:rsid w:val="681709F7"/>
    <w:rsid w:val="681CBE96"/>
    <w:rsid w:val="68232B57"/>
    <w:rsid w:val="6823E769"/>
    <w:rsid w:val="6825B90B"/>
    <w:rsid w:val="68267B30"/>
    <w:rsid w:val="6831F96C"/>
    <w:rsid w:val="68355713"/>
    <w:rsid w:val="6836D3F1"/>
    <w:rsid w:val="683DD33E"/>
    <w:rsid w:val="683F8B40"/>
    <w:rsid w:val="6841919A"/>
    <w:rsid w:val="68434069"/>
    <w:rsid w:val="68434252"/>
    <w:rsid w:val="684FAA89"/>
    <w:rsid w:val="68529C41"/>
    <w:rsid w:val="68597ABC"/>
    <w:rsid w:val="685B88C6"/>
    <w:rsid w:val="686601D2"/>
    <w:rsid w:val="6866ECD8"/>
    <w:rsid w:val="6869155D"/>
    <w:rsid w:val="686E8CC0"/>
    <w:rsid w:val="686F9A7D"/>
    <w:rsid w:val="68704AA0"/>
    <w:rsid w:val="6871C655"/>
    <w:rsid w:val="6874DAEF"/>
    <w:rsid w:val="68778DA1"/>
    <w:rsid w:val="6885C90A"/>
    <w:rsid w:val="6888917F"/>
    <w:rsid w:val="68891180"/>
    <w:rsid w:val="68891F1B"/>
    <w:rsid w:val="688B77B7"/>
    <w:rsid w:val="688BEBC1"/>
    <w:rsid w:val="688C028D"/>
    <w:rsid w:val="688D00E5"/>
    <w:rsid w:val="688D1994"/>
    <w:rsid w:val="6895BB60"/>
    <w:rsid w:val="68980DA7"/>
    <w:rsid w:val="6899125D"/>
    <w:rsid w:val="689AA1D6"/>
    <w:rsid w:val="689D0F61"/>
    <w:rsid w:val="68A004E0"/>
    <w:rsid w:val="68A0CB3F"/>
    <w:rsid w:val="68A0FBEA"/>
    <w:rsid w:val="68A239DD"/>
    <w:rsid w:val="68A46795"/>
    <w:rsid w:val="68A7BA25"/>
    <w:rsid w:val="68A991D4"/>
    <w:rsid w:val="68AE464E"/>
    <w:rsid w:val="68B9C512"/>
    <w:rsid w:val="68BC4331"/>
    <w:rsid w:val="68BDA72B"/>
    <w:rsid w:val="68C2FD27"/>
    <w:rsid w:val="68C88C40"/>
    <w:rsid w:val="68CBE1CF"/>
    <w:rsid w:val="68D4B92D"/>
    <w:rsid w:val="68D6354A"/>
    <w:rsid w:val="68D8F1C2"/>
    <w:rsid w:val="68DA2A2B"/>
    <w:rsid w:val="68DA51E2"/>
    <w:rsid w:val="68DD6481"/>
    <w:rsid w:val="68E02DF6"/>
    <w:rsid w:val="68E6347B"/>
    <w:rsid w:val="68E6872F"/>
    <w:rsid w:val="68EA94C1"/>
    <w:rsid w:val="68EB701D"/>
    <w:rsid w:val="68F00F52"/>
    <w:rsid w:val="68F21CBA"/>
    <w:rsid w:val="68F4F21C"/>
    <w:rsid w:val="68F5D1E9"/>
    <w:rsid w:val="68F87E7E"/>
    <w:rsid w:val="68F8909C"/>
    <w:rsid w:val="68F99202"/>
    <w:rsid w:val="69092903"/>
    <w:rsid w:val="690C417B"/>
    <w:rsid w:val="69172905"/>
    <w:rsid w:val="69192F38"/>
    <w:rsid w:val="6919A272"/>
    <w:rsid w:val="6919A2DD"/>
    <w:rsid w:val="691A4384"/>
    <w:rsid w:val="691A8000"/>
    <w:rsid w:val="69296E49"/>
    <w:rsid w:val="692ADDB4"/>
    <w:rsid w:val="69341EAA"/>
    <w:rsid w:val="693AD617"/>
    <w:rsid w:val="693D38AB"/>
    <w:rsid w:val="693D5B85"/>
    <w:rsid w:val="693DDEF3"/>
    <w:rsid w:val="69417F3A"/>
    <w:rsid w:val="69418E55"/>
    <w:rsid w:val="6944875C"/>
    <w:rsid w:val="6945A148"/>
    <w:rsid w:val="694F7F9C"/>
    <w:rsid w:val="694FE8B6"/>
    <w:rsid w:val="6957D329"/>
    <w:rsid w:val="695EDDB0"/>
    <w:rsid w:val="69624765"/>
    <w:rsid w:val="6966220F"/>
    <w:rsid w:val="6968DDBC"/>
    <w:rsid w:val="696A2C60"/>
    <w:rsid w:val="696D7170"/>
    <w:rsid w:val="696EA5A5"/>
    <w:rsid w:val="6971256D"/>
    <w:rsid w:val="69721824"/>
    <w:rsid w:val="6972AA27"/>
    <w:rsid w:val="6972AFF4"/>
    <w:rsid w:val="6972D259"/>
    <w:rsid w:val="69791A03"/>
    <w:rsid w:val="6979F97C"/>
    <w:rsid w:val="697C89C7"/>
    <w:rsid w:val="697CD473"/>
    <w:rsid w:val="697E4141"/>
    <w:rsid w:val="6981A6F2"/>
    <w:rsid w:val="6981CF5D"/>
    <w:rsid w:val="6983367B"/>
    <w:rsid w:val="6985B581"/>
    <w:rsid w:val="698820CA"/>
    <w:rsid w:val="6992DBE4"/>
    <w:rsid w:val="6993327D"/>
    <w:rsid w:val="6993DF13"/>
    <w:rsid w:val="6994CA5D"/>
    <w:rsid w:val="6999246B"/>
    <w:rsid w:val="699B298E"/>
    <w:rsid w:val="699D591C"/>
    <w:rsid w:val="699F004E"/>
    <w:rsid w:val="699F29EE"/>
    <w:rsid w:val="69A33F8B"/>
    <w:rsid w:val="69A45B33"/>
    <w:rsid w:val="69A5B7F3"/>
    <w:rsid w:val="69ABD880"/>
    <w:rsid w:val="69AE2DE8"/>
    <w:rsid w:val="69B57D27"/>
    <w:rsid w:val="69B64EF3"/>
    <w:rsid w:val="69B7D7D9"/>
    <w:rsid w:val="69B8C153"/>
    <w:rsid w:val="69BC9148"/>
    <w:rsid w:val="69BFEEBF"/>
    <w:rsid w:val="69C0284D"/>
    <w:rsid w:val="69C30450"/>
    <w:rsid w:val="69CD59C3"/>
    <w:rsid w:val="69CD65F2"/>
    <w:rsid w:val="69D192B0"/>
    <w:rsid w:val="69D1F766"/>
    <w:rsid w:val="69D2297A"/>
    <w:rsid w:val="69DBE2F6"/>
    <w:rsid w:val="69DC5114"/>
    <w:rsid w:val="69DCB6A1"/>
    <w:rsid w:val="69DD866D"/>
    <w:rsid w:val="69DD9712"/>
    <w:rsid w:val="69DF7873"/>
    <w:rsid w:val="69E4B1FD"/>
    <w:rsid w:val="69EB360E"/>
    <w:rsid w:val="69EDB826"/>
    <w:rsid w:val="69F11353"/>
    <w:rsid w:val="69F2D0FF"/>
    <w:rsid w:val="69FA6996"/>
    <w:rsid w:val="69FB4305"/>
    <w:rsid w:val="6A007926"/>
    <w:rsid w:val="6A04324C"/>
    <w:rsid w:val="6A05EEBC"/>
    <w:rsid w:val="6A092AC9"/>
    <w:rsid w:val="6A0D6642"/>
    <w:rsid w:val="6A0FBE51"/>
    <w:rsid w:val="6A1580B7"/>
    <w:rsid w:val="6A188461"/>
    <w:rsid w:val="6A1994F5"/>
    <w:rsid w:val="6A1D82F0"/>
    <w:rsid w:val="6A21739A"/>
    <w:rsid w:val="6A278516"/>
    <w:rsid w:val="6A28AED4"/>
    <w:rsid w:val="6A2CEB92"/>
    <w:rsid w:val="6A2FB5EC"/>
    <w:rsid w:val="6A3131CB"/>
    <w:rsid w:val="6A39DCC6"/>
    <w:rsid w:val="6A3ADA5E"/>
    <w:rsid w:val="6A3D5F55"/>
    <w:rsid w:val="6A3EFD11"/>
    <w:rsid w:val="6A411684"/>
    <w:rsid w:val="6A4205AB"/>
    <w:rsid w:val="6A438C0C"/>
    <w:rsid w:val="6A451A0A"/>
    <w:rsid w:val="6A52A007"/>
    <w:rsid w:val="6A61F058"/>
    <w:rsid w:val="6A61FBE0"/>
    <w:rsid w:val="6A667A2C"/>
    <w:rsid w:val="6A68A568"/>
    <w:rsid w:val="6A6AC40A"/>
    <w:rsid w:val="6A6D2F3D"/>
    <w:rsid w:val="6A6F7701"/>
    <w:rsid w:val="6A7162D7"/>
    <w:rsid w:val="6A73E0E9"/>
    <w:rsid w:val="6A77D1EB"/>
    <w:rsid w:val="6A7B96EE"/>
    <w:rsid w:val="6A837421"/>
    <w:rsid w:val="6A83FA04"/>
    <w:rsid w:val="6A84D512"/>
    <w:rsid w:val="6A85AE91"/>
    <w:rsid w:val="6A8A9653"/>
    <w:rsid w:val="6A8B0CD7"/>
    <w:rsid w:val="6A904AE3"/>
    <w:rsid w:val="6A972CDB"/>
    <w:rsid w:val="6A97974F"/>
    <w:rsid w:val="6A9B0D70"/>
    <w:rsid w:val="6AA49077"/>
    <w:rsid w:val="6AAC2EC4"/>
    <w:rsid w:val="6AB2F906"/>
    <w:rsid w:val="6AB5B785"/>
    <w:rsid w:val="6ABCBDB9"/>
    <w:rsid w:val="6ABDC9E9"/>
    <w:rsid w:val="6ABE3210"/>
    <w:rsid w:val="6ABE8352"/>
    <w:rsid w:val="6AC0F451"/>
    <w:rsid w:val="6AC9FF28"/>
    <w:rsid w:val="6ACBA635"/>
    <w:rsid w:val="6ACBF432"/>
    <w:rsid w:val="6ACECD29"/>
    <w:rsid w:val="6AD1096C"/>
    <w:rsid w:val="6AD27433"/>
    <w:rsid w:val="6AD734FE"/>
    <w:rsid w:val="6ADE2382"/>
    <w:rsid w:val="6AE83604"/>
    <w:rsid w:val="6AF1FF70"/>
    <w:rsid w:val="6AF59E82"/>
    <w:rsid w:val="6AF89DCE"/>
    <w:rsid w:val="6AF927B9"/>
    <w:rsid w:val="6AF94C29"/>
    <w:rsid w:val="6AFB1275"/>
    <w:rsid w:val="6B0020B6"/>
    <w:rsid w:val="6B0D2990"/>
    <w:rsid w:val="6B0DC713"/>
    <w:rsid w:val="6B0E405F"/>
    <w:rsid w:val="6B14416D"/>
    <w:rsid w:val="6B199536"/>
    <w:rsid w:val="6B27A94B"/>
    <w:rsid w:val="6B2CB453"/>
    <w:rsid w:val="6B3050FA"/>
    <w:rsid w:val="6B31DC90"/>
    <w:rsid w:val="6B33201F"/>
    <w:rsid w:val="6B33519E"/>
    <w:rsid w:val="6B3A1A3A"/>
    <w:rsid w:val="6B3ADAD4"/>
    <w:rsid w:val="6B3CC1BA"/>
    <w:rsid w:val="6B4556A7"/>
    <w:rsid w:val="6B4B60B0"/>
    <w:rsid w:val="6B4D498B"/>
    <w:rsid w:val="6B4D8F4E"/>
    <w:rsid w:val="6B50CB58"/>
    <w:rsid w:val="6B57E799"/>
    <w:rsid w:val="6B5BE485"/>
    <w:rsid w:val="6B5C7D99"/>
    <w:rsid w:val="6B5FC735"/>
    <w:rsid w:val="6B64894B"/>
    <w:rsid w:val="6B658368"/>
    <w:rsid w:val="6B6C51D7"/>
    <w:rsid w:val="6B6FFEA4"/>
    <w:rsid w:val="6B71E336"/>
    <w:rsid w:val="6B73F3C1"/>
    <w:rsid w:val="6B77BDB1"/>
    <w:rsid w:val="6B850907"/>
    <w:rsid w:val="6B86A16C"/>
    <w:rsid w:val="6B87066F"/>
    <w:rsid w:val="6B8B62F2"/>
    <w:rsid w:val="6B8F3278"/>
    <w:rsid w:val="6B8FDDC9"/>
    <w:rsid w:val="6B981824"/>
    <w:rsid w:val="6B9A77CF"/>
    <w:rsid w:val="6B9C02CF"/>
    <w:rsid w:val="6BA0A0D6"/>
    <w:rsid w:val="6BA0D083"/>
    <w:rsid w:val="6BAD60CA"/>
    <w:rsid w:val="6BADA0C8"/>
    <w:rsid w:val="6BAF98A2"/>
    <w:rsid w:val="6BB5D0EF"/>
    <w:rsid w:val="6BB600B9"/>
    <w:rsid w:val="6BB79E81"/>
    <w:rsid w:val="6BBA72B4"/>
    <w:rsid w:val="6BBB77BF"/>
    <w:rsid w:val="6BC0CEE8"/>
    <w:rsid w:val="6BC3C865"/>
    <w:rsid w:val="6BC4158F"/>
    <w:rsid w:val="6BC57EFC"/>
    <w:rsid w:val="6BCCAF5A"/>
    <w:rsid w:val="6BD45253"/>
    <w:rsid w:val="6BD4ECE9"/>
    <w:rsid w:val="6BD82713"/>
    <w:rsid w:val="6BD9DA9F"/>
    <w:rsid w:val="6BDB1A78"/>
    <w:rsid w:val="6BDD4326"/>
    <w:rsid w:val="6BDF3288"/>
    <w:rsid w:val="6BE227B9"/>
    <w:rsid w:val="6BE88F89"/>
    <w:rsid w:val="6BEE0B62"/>
    <w:rsid w:val="6BEEB531"/>
    <w:rsid w:val="6BF0B493"/>
    <w:rsid w:val="6BF33F6A"/>
    <w:rsid w:val="6BF40DA3"/>
    <w:rsid w:val="6BF429A6"/>
    <w:rsid w:val="6BF469B1"/>
    <w:rsid w:val="6BFA2B38"/>
    <w:rsid w:val="6C06A23C"/>
    <w:rsid w:val="6C08CDD4"/>
    <w:rsid w:val="6C0C8289"/>
    <w:rsid w:val="6C13181C"/>
    <w:rsid w:val="6C15BCF7"/>
    <w:rsid w:val="6C176DA8"/>
    <w:rsid w:val="6C1821C6"/>
    <w:rsid w:val="6C1BEA99"/>
    <w:rsid w:val="6C1DE93C"/>
    <w:rsid w:val="6C217746"/>
    <w:rsid w:val="6C218FAF"/>
    <w:rsid w:val="6C2333F8"/>
    <w:rsid w:val="6C285BA5"/>
    <w:rsid w:val="6C2B34FE"/>
    <w:rsid w:val="6C2BCDF3"/>
    <w:rsid w:val="6C308FA7"/>
    <w:rsid w:val="6C352DD3"/>
    <w:rsid w:val="6C37C618"/>
    <w:rsid w:val="6C3804FA"/>
    <w:rsid w:val="6C3B7F96"/>
    <w:rsid w:val="6C3BA5E0"/>
    <w:rsid w:val="6C41B651"/>
    <w:rsid w:val="6C4387FB"/>
    <w:rsid w:val="6C450EA7"/>
    <w:rsid w:val="6C486814"/>
    <w:rsid w:val="6C4A602C"/>
    <w:rsid w:val="6C4D7715"/>
    <w:rsid w:val="6C503E94"/>
    <w:rsid w:val="6C506D87"/>
    <w:rsid w:val="6C551A04"/>
    <w:rsid w:val="6C586249"/>
    <w:rsid w:val="6C5E28D2"/>
    <w:rsid w:val="6C5E2AFF"/>
    <w:rsid w:val="6C61BE3B"/>
    <w:rsid w:val="6C65765C"/>
    <w:rsid w:val="6C683573"/>
    <w:rsid w:val="6C686ACB"/>
    <w:rsid w:val="6C6AF851"/>
    <w:rsid w:val="6C6B3DFC"/>
    <w:rsid w:val="6C6F2D3C"/>
    <w:rsid w:val="6C7133CD"/>
    <w:rsid w:val="6C79CD19"/>
    <w:rsid w:val="6C7A2BEF"/>
    <w:rsid w:val="6C7A696F"/>
    <w:rsid w:val="6C86A08C"/>
    <w:rsid w:val="6C8701CB"/>
    <w:rsid w:val="6C874FA6"/>
    <w:rsid w:val="6C897801"/>
    <w:rsid w:val="6C8BBD8D"/>
    <w:rsid w:val="6C8C847C"/>
    <w:rsid w:val="6C8E04F3"/>
    <w:rsid w:val="6C8F251F"/>
    <w:rsid w:val="6C8F2DC4"/>
    <w:rsid w:val="6C90EC91"/>
    <w:rsid w:val="6C9AF857"/>
    <w:rsid w:val="6CA1BD64"/>
    <w:rsid w:val="6CA425A2"/>
    <w:rsid w:val="6CA655DB"/>
    <w:rsid w:val="6CA84FC0"/>
    <w:rsid w:val="6CAB5782"/>
    <w:rsid w:val="6CAD74D3"/>
    <w:rsid w:val="6CADA63A"/>
    <w:rsid w:val="6CAE1860"/>
    <w:rsid w:val="6CAFA136"/>
    <w:rsid w:val="6CB36AF8"/>
    <w:rsid w:val="6CBAB40D"/>
    <w:rsid w:val="6CBEF5E9"/>
    <w:rsid w:val="6CC2286D"/>
    <w:rsid w:val="6CC75D65"/>
    <w:rsid w:val="6CC8B432"/>
    <w:rsid w:val="6CCC7BF4"/>
    <w:rsid w:val="6CD58062"/>
    <w:rsid w:val="6CE1C7F3"/>
    <w:rsid w:val="6CE469CB"/>
    <w:rsid w:val="6CE5FC7E"/>
    <w:rsid w:val="6CE93DDF"/>
    <w:rsid w:val="6CEC9E81"/>
    <w:rsid w:val="6CEF6573"/>
    <w:rsid w:val="6CF481AC"/>
    <w:rsid w:val="6CF73D6C"/>
    <w:rsid w:val="6CF8F9A5"/>
    <w:rsid w:val="6CF920E3"/>
    <w:rsid w:val="6CF981BD"/>
    <w:rsid w:val="6D09AE73"/>
    <w:rsid w:val="6D0AA7B2"/>
    <w:rsid w:val="6D0BA9EF"/>
    <w:rsid w:val="6D13693A"/>
    <w:rsid w:val="6D138E12"/>
    <w:rsid w:val="6D1ACD43"/>
    <w:rsid w:val="6D1B175F"/>
    <w:rsid w:val="6D1C83FB"/>
    <w:rsid w:val="6D21FF3E"/>
    <w:rsid w:val="6D224534"/>
    <w:rsid w:val="6D22D6D0"/>
    <w:rsid w:val="6D25F6B4"/>
    <w:rsid w:val="6D2771AA"/>
    <w:rsid w:val="6D2A28BA"/>
    <w:rsid w:val="6D2BEDD2"/>
    <w:rsid w:val="6D2D3FB3"/>
    <w:rsid w:val="6D2F803B"/>
    <w:rsid w:val="6D326760"/>
    <w:rsid w:val="6D3275AA"/>
    <w:rsid w:val="6D34E62C"/>
    <w:rsid w:val="6D39DE5A"/>
    <w:rsid w:val="6D3B78F3"/>
    <w:rsid w:val="6D3D29F8"/>
    <w:rsid w:val="6D4117D5"/>
    <w:rsid w:val="6D422282"/>
    <w:rsid w:val="6D502112"/>
    <w:rsid w:val="6D532DFF"/>
    <w:rsid w:val="6D56F222"/>
    <w:rsid w:val="6D574820"/>
    <w:rsid w:val="6D5D77AA"/>
    <w:rsid w:val="6D5E6403"/>
    <w:rsid w:val="6D69C55E"/>
    <w:rsid w:val="6D729B49"/>
    <w:rsid w:val="6D78D988"/>
    <w:rsid w:val="6D7EFE14"/>
    <w:rsid w:val="6D7FE793"/>
    <w:rsid w:val="6D86BE06"/>
    <w:rsid w:val="6D8E38A4"/>
    <w:rsid w:val="6D904697"/>
    <w:rsid w:val="6D975ADE"/>
    <w:rsid w:val="6D9B9A0D"/>
    <w:rsid w:val="6D9DB9F1"/>
    <w:rsid w:val="6D9FB003"/>
    <w:rsid w:val="6D9FB0A2"/>
    <w:rsid w:val="6DA14757"/>
    <w:rsid w:val="6DA2E51C"/>
    <w:rsid w:val="6DA30867"/>
    <w:rsid w:val="6DA3C013"/>
    <w:rsid w:val="6DA9F6C9"/>
    <w:rsid w:val="6DAAF644"/>
    <w:rsid w:val="6DB416E2"/>
    <w:rsid w:val="6DB50C75"/>
    <w:rsid w:val="6DB6106C"/>
    <w:rsid w:val="6DBDFC3F"/>
    <w:rsid w:val="6DC8B4C6"/>
    <w:rsid w:val="6DCC70FE"/>
    <w:rsid w:val="6DCC9042"/>
    <w:rsid w:val="6DCCA812"/>
    <w:rsid w:val="6DCD527B"/>
    <w:rsid w:val="6DCF8D94"/>
    <w:rsid w:val="6DD0FE34"/>
    <w:rsid w:val="6DE3DC79"/>
    <w:rsid w:val="6DE51C79"/>
    <w:rsid w:val="6DEF81D1"/>
    <w:rsid w:val="6DF553E4"/>
    <w:rsid w:val="6E052D01"/>
    <w:rsid w:val="6E057D35"/>
    <w:rsid w:val="6E0745EE"/>
    <w:rsid w:val="6E08E2E7"/>
    <w:rsid w:val="6E0C7101"/>
    <w:rsid w:val="6E0D2136"/>
    <w:rsid w:val="6E0FCD75"/>
    <w:rsid w:val="6E129AFA"/>
    <w:rsid w:val="6E12B15E"/>
    <w:rsid w:val="6E13D65F"/>
    <w:rsid w:val="6E15C51F"/>
    <w:rsid w:val="6E1882D7"/>
    <w:rsid w:val="6E199B70"/>
    <w:rsid w:val="6E1B49E6"/>
    <w:rsid w:val="6E1DA190"/>
    <w:rsid w:val="6E1ED69C"/>
    <w:rsid w:val="6E1F9090"/>
    <w:rsid w:val="6E220C50"/>
    <w:rsid w:val="6E27FA30"/>
    <w:rsid w:val="6E286C4A"/>
    <w:rsid w:val="6E2945AF"/>
    <w:rsid w:val="6E2C4586"/>
    <w:rsid w:val="6E3A952A"/>
    <w:rsid w:val="6E3FE9D9"/>
    <w:rsid w:val="6E450DDA"/>
    <w:rsid w:val="6E479B89"/>
    <w:rsid w:val="6E494534"/>
    <w:rsid w:val="6E4E31FE"/>
    <w:rsid w:val="6E51F88D"/>
    <w:rsid w:val="6E534F05"/>
    <w:rsid w:val="6E548DDC"/>
    <w:rsid w:val="6E5677CB"/>
    <w:rsid w:val="6E5ED53A"/>
    <w:rsid w:val="6E5FEAE8"/>
    <w:rsid w:val="6E60390D"/>
    <w:rsid w:val="6E6145BE"/>
    <w:rsid w:val="6E6191D9"/>
    <w:rsid w:val="6E61E9A6"/>
    <w:rsid w:val="6E6229D7"/>
    <w:rsid w:val="6E63DB0D"/>
    <w:rsid w:val="6E6B1273"/>
    <w:rsid w:val="6E6E59BF"/>
    <w:rsid w:val="6E6FEF85"/>
    <w:rsid w:val="6E71135A"/>
    <w:rsid w:val="6E723D6F"/>
    <w:rsid w:val="6E73E230"/>
    <w:rsid w:val="6E81DAB5"/>
    <w:rsid w:val="6E824CB2"/>
    <w:rsid w:val="6E8EF0E3"/>
    <w:rsid w:val="6E9125E8"/>
    <w:rsid w:val="6E962587"/>
    <w:rsid w:val="6E98AFEA"/>
    <w:rsid w:val="6E9AC8A8"/>
    <w:rsid w:val="6E9B01C9"/>
    <w:rsid w:val="6EBD05FF"/>
    <w:rsid w:val="6EC276DF"/>
    <w:rsid w:val="6EC49679"/>
    <w:rsid w:val="6EC4C127"/>
    <w:rsid w:val="6EC4C9D6"/>
    <w:rsid w:val="6EC52BDC"/>
    <w:rsid w:val="6ECC75BD"/>
    <w:rsid w:val="6ED346E9"/>
    <w:rsid w:val="6EE4217B"/>
    <w:rsid w:val="6EE5543D"/>
    <w:rsid w:val="6EE5ABAA"/>
    <w:rsid w:val="6EEB0462"/>
    <w:rsid w:val="6EEB4C84"/>
    <w:rsid w:val="6EEE2539"/>
    <w:rsid w:val="6EEF04EA"/>
    <w:rsid w:val="6EF06BE2"/>
    <w:rsid w:val="6EFC176F"/>
    <w:rsid w:val="6F00408A"/>
    <w:rsid w:val="6F03CEA1"/>
    <w:rsid w:val="6F045358"/>
    <w:rsid w:val="6F0595BF"/>
    <w:rsid w:val="6F05F8BA"/>
    <w:rsid w:val="6F0C40DE"/>
    <w:rsid w:val="6F134E64"/>
    <w:rsid w:val="6F170FB3"/>
    <w:rsid w:val="6F19730C"/>
    <w:rsid w:val="6F19C65D"/>
    <w:rsid w:val="6F1BE401"/>
    <w:rsid w:val="6F1DD534"/>
    <w:rsid w:val="6F1E0EE9"/>
    <w:rsid w:val="6F2079CD"/>
    <w:rsid w:val="6F2384F2"/>
    <w:rsid w:val="6F28527B"/>
    <w:rsid w:val="6F2B1120"/>
    <w:rsid w:val="6F2E814C"/>
    <w:rsid w:val="6F2EA675"/>
    <w:rsid w:val="6F3BED63"/>
    <w:rsid w:val="6F3D0839"/>
    <w:rsid w:val="6F3E61F9"/>
    <w:rsid w:val="6F3EDA0B"/>
    <w:rsid w:val="6F400AA5"/>
    <w:rsid w:val="6F44C38C"/>
    <w:rsid w:val="6F47C0F9"/>
    <w:rsid w:val="6F51B6BC"/>
    <w:rsid w:val="6F595E00"/>
    <w:rsid w:val="6F647017"/>
    <w:rsid w:val="6F65831A"/>
    <w:rsid w:val="6F66B49F"/>
    <w:rsid w:val="6F6BFC2B"/>
    <w:rsid w:val="6F6DE854"/>
    <w:rsid w:val="6F761516"/>
    <w:rsid w:val="6F795713"/>
    <w:rsid w:val="6F7D6315"/>
    <w:rsid w:val="6F839AB4"/>
    <w:rsid w:val="6F879487"/>
    <w:rsid w:val="6F8AB6B0"/>
    <w:rsid w:val="6F8BE789"/>
    <w:rsid w:val="6F95DD30"/>
    <w:rsid w:val="6F967EF1"/>
    <w:rsid w:val="6F96FA6E"/>
    <w:rsid w:val="6F9735C9"/>
    <w:rsid w:val="6F97664F"/>
    <w:rsid w:val="6F9AB957"/>
    <w:rsid w:val="6FA37DD1"/>
    <w:rsid w:val="6FAB6297"/>
    <w:rsid w:val="6FAD9C82"/>
    <w:rsid w:val="6FADAD87"/>
    <w:rsid w:val="6FAE015E"/>
    <w:rsid w:val="6FBD932B"/>
    <w:rsid w:val="6FC00743"/>
    <w:rsid w:val="6FC09D26"/>
    <w:rsid w:val="6FC43E9A"/>
    <w:rsid w:val="6FC65A21"/>
    <w:rsid w:val="6FC69799"/>
    <w:rsid w:val="6FC8007D"/>
    <w:rsid w:val="6FC85525"/>
    <w:rsid w:val="6FC87D8F"/>
    <w:rsid w:val="6FCC6521"/>
    <w:rsid w:val="6FCCBF21"/>
    <w:rsid w:val="6FCE534C"/>
    <w:rsid w:val="6FD0C6FD"/>
    <w:rsid w:val="6FD0D299"/>
    <w:rsid w:val="6FD1626E"/>
    <w:rsid w:val="6FD29729"/>
    <w:rsid w:val="6FD357D2"/>
    <w:rsid w:val="6FD8A2DB"/>
    <w:rsid w:val="6FDE85A5"/>
    <w:rsid w:val="6FE6E262"/>
    <w:rsid w:val="6FF07D07"/>
    <w:rsid w:val="6FF0F430"/>
    <w:rsid w:val="6FF2CFE7"/>
    <w:rsid w:val="6FF40D06"/>
    <w:rsid w:val="6FF5634F"/>
    <w:rsid w:val="6FF66470"/>
    <w:rsid w:val="6FF9DD91"/>
    <w:rsid w:val="6FFD01CA"/>
    <w:rsid w:val="6FFE32D1"/>
    <w:rsid w:val="6FFFAA28"/>
    <w:rsid w:val="7005F3A2"/>
    <w:rsid w:val="70076DA7"/>
    <w:rsid w:val="700DC461"/>
    <w:rsid w:val="7011BA27"/>
    <w:rsid w:val="701421AF"/>
    <w:rsid w:val="7017270E"/>
    <w:rsid w:val="7019AC9B"/>
    <w:rsid w:val="701AB350"/>
    <w:rsid w:val="70205117"/>
    <w:rsid w:val="7025DF7F"/>
    <w:rsid w:val="70284E43"/>
    <w:rsid w:val="70319572"/>
    <w:rsid w:val="70343C83"/>
    <w:rsid w:val="703AA07E"/>
    <w:rsid w:val="703D3C93"/>
    <w:rsid w:val="70433F1B"/>
    <w:rsid w:val="705720D0"/>
    <w:rsid w:val="7058D660"/>
    <w:rsid w:val="7059845D"/>
    <w:rsid w:val="705D5982"/>
    <w:rsid w:val="705E1DDE"/>
    <w:rsid w:val="7062225B"/>
    <w:rsid w:val="7062D55C"/>
    <w:rsid w:val="7065B6FF"/>
    <w:rsid w:val="706701DE"/>
    <w:rsid w:val="70684E95"/>
    <w:rsid w:val="706E81CE"/>
    <w:rsid w:val="70751104"/>
    <w:rsid w:val="707E8FE5"/>
    <w:rsid w:val="7086F1D7"/>
    <w:rsid w:val="7087BDB4"/>
    <w:rsid w:val="708A1C0D"/>
    <w:rsid w:val="708EE8E2"/>
    <w:rsid w:val="708F6DA6"/>
    <w:rsid w:val="7093616F"/>
    <w:rsid w:val="7093C3CD"/>
    <w:rsid w:val="709786B2"/>
    <w:rsid w:val="70979101"/>
    <w:rsid w:val="70982396"/>
    <w:rsid w:val="709FB35D"/>
    <w:rsid w:val="709FE4DC"/>
    <w:rsid w:val="70A8113F"/>
    <w:rsid w:val="70B2B35B"/>
    <w:rsid w:val="70B364BD"/>
    <w:rsid w:val="70BE574D"/>
    <w:rsid w:val="70C22654"/>
    <w:rsid w:val="70C8C571"/>
    <w:rsid w:val="70CACA8E"/>
    <w:rsid w:val="70CB1D48"/>
    <w:rsid w:val="70CDFE19"/>
    <w:rsid w:val="70D61E48"/>
    <w:rsid w:val="70D64475"/>
    <w:rsid w:val="70D6DEDF"/>
    <w:rsid w:val="70D6F50F"/>
    <w:rsid w:val="70DAC5A5"/>
    <w:rsid w:val="70DE6D14"/>
    <w:rsid w:val="70E1CEE3"/>
    <w:rsid w:val="70E6E78B"/>
    <w:rsid w:val="70EBAF32"/>
    <w:rsid w:val="70EC408C"/>
    <w:rsid w:val="70EF3532"/>
    <w:rsid w:val="70EF3B21"/>
    <w:rsid w:val="70F2667E"/>
    <w:rsid w:val="70FCA91B"/>
    <w:rsid w:val="70FD671B"/>
    <w:rsid w:val="70FF2F7E"/>
    <w:rsid w:val="70FF3F16"/>
    <w:rsid w:val="71050DDF"/>
    <w:rsid w:val="710A8213"/>
    <w:rsid w:val="710CACF7"/>
    <w:rsid w:val="71158921"/>
    <w:rsid w:val="711C2B6A"/>
    <w:rsid w:val="711CBCBD"/>
    <w:rsid w:val="711D6AA6"/>
    <w:rsid w:val="711FAC40"/>
    <w:rsid w:val="7120C5F2"/>
    <w:rsid w:val="7120D017"/>
    <w:rsid w:val="7124125E"/>
    <w:rsid w:val="7129DCC0"/>
    <w:rsid w:val="712AD008"/>
    <w:rsid w:val="712DB6F0"/>
    <w:rsid w:val="71394DE2"/>
    <w:rsid w:val="71404AF0"/>
    <w:rsid w:val="71443C36"/>
    <w:rsid w:val="71463360"/>
    <w:rsid w:val="714BBEDC"/>
    <w:rsid w:val="714CC1BC"/>
    <w:rsid w:val="7150702C"/>
    <w:rsid w:val="715BA7BB"/>
    <w:rsid w:val="715E34FD"/>
    <w:rsid w:val="715FDFFA"/>
    <w:rsid w:val="7163590B"/>
    <w:rsid w:val="716546B7"/>
    <w:rsid w:val="7166739D"/>
    <w:rsid w:val="7170A14D"/>
    <w:rsid w:val="7173D256"/>
    <w:rsid w:val="71792A01"/>
    <w:rsid w:val="71794344"/>
    <w:rsid w:val="71798A57"/>
    <w:rsid w:val="717AD7D1"/>
    <w:rsid w:val="717BD250"/>
    <w:rsid w:val="718523FD"/>
    <w:rsid w:val="71889547"/>
    <w:rsid w:val="718DAC0A"/>
    <w:rsid w:val="718E1768"/>
    <w:rsid w:val="71903208"/>
    <w:rsid w:val="71904DA1"/>
    <w:rsid w:val="7191FCE4"/>
    <w:rsid w:val="71935133"/>
    <w:rsid w:val="7198EC8E"/>
    <w:rsid w:val="719AB0E8"/>
    <w:rsid w:val="719F8087"/>
    <w:rsid w:val="71A19778"/>
    <w:rsid w:val="71A24BFD"/>
    <w:rsid w:val="71A2AEFE"/>
    <w:rsid w:val="71A313D5"/>
    <w:rsid w:val="71A61621"/>
    <w:rsid w:val="71A81D56"/>
    <w:rsid w:val="71A8F185"/>
    <w:rsid w:val="71AA736F"/>
    <w:rsid w:val="71AD7DF5"/>
    <w:rsid w:val="71B0A995"/>
    <w:rsid w:val="71B1FDAC"/>
    <w:rsid w:val="71B3D9E3"/>
    <w:rsid w:val="71B694F5"/>
    <w:rsid w:val="71B905A5"/>
    <w:rsid w:val="71BCAA2F"/>
    <w:rsid w:val="71BD0F36"/>
    <w:rsid w:val="71C551E6"/>
    <w:rsid w:val="71D09F9D"/>
    <w:rsid w:val="71D30DA3"/>
    <w:rsid w:val="71D6A01D"/>
    <w:rsid w:val="71D6C159"/>
    <w:rsid w:val="71DB92BA"/>
    <w:rsid w:val="71DFA31F"/>
    <w:rsid w:val="71E39E78"/>
    <w:rsid w:val="71E3B64F"/>
    <w:rsid w:val="71E5320F"/>
    <w:rsid w:val="71EEEF06"/>
    <w:rsid w:val="71F075ED"/>
    <w:rsid w:val="71F1E47E"/>
    <w:rsid w:val="71F4F7A1"/>
    <w:rsid w:val="71F5B657"/>
    <w:rsid w:val="71F738F0"/>
    <w:rsid w:val="71FF559D"/>
    <w:rsid w:val="7200D045"/>
    <w:rsid w:val="72056BBC"/>
    <w:rsid w:val="720BD211"/>
    <w:rsid w:val="720EDEB4"/>
    <w:rsid w:val="7215A1AA"/>
    <w:rsid w:val="721A9A78"/>
    <w:rsid w:val="721B9F60"/>
    <w:rsid w:val="72221C3C"/>
    <w:rsid w:val="722B510C"/>
    <w:rsid w:val="722C6C27"/>
    <w:rsid w:val="722C8246"/>
    <w:rsid w:val="722D039F"/>
    <w:rsid w:val="722FF3C6"/>
    <w:rsid w:val="723179B3"/>
    <w:rsid w:val="72336C9F"/>
    <w:rsid w:val="72389F60"/>
    <w:rsid w:val="723C6FBB"/>
    <w:rsid w:val="723D3681"/>
    <w:rsid w:val="723FCC1D"/>
    <w:rsid w:val="72486C3B"/>
    <w:rsid w:val="724A70DA"/>
    <w:rsid w:val="724F467C"/>
    <w:rsid w:val="724F9240"/>
    <w:rsid w:val="72511310"/>
    <w:rsid w:val="72535C58"/>
    <w:rsid w:val="7258BAC1"/>
    <w:rsid w:val="725AC5D8"/>
    <w:rsid w:val="725B4D06"/>
    <w:rsid w:val="725C2302"/>
    <w:rsid w:val="725D4CE6"/>
    <w:rsid w:val="725E02C6"/>
    <w:rsid w:val="72608CE6"/>
    <w:rsid w:val="7261D6F4"/>
    <w:rsid w:val="7262925A"/>
    <w:rsid w:val="7266A653"/>
    <w:rsid w:val="7267F7EF"/>
    <w:rsid w:val="726910A3"/>
    <w:rsid w:val="726DE2AD"/>
    <w:rsid w:val="726E4693"/>
    <w:rsid w:val="72730224"/>
    <w:rsid w:val="727E5861"/>
    <w:rsid w:val="728266F9"/>
    <w:rsid w:val="7284D278"/>
    <w:rsid w:val="7286AA8E"/>
    <w:rsid w:val="728BC3BD"/>
    <w:rsid w:val="728C4A22"/>
    <w:rsid w:val="7290A88D"/>
    <w:rsid w:val="729C3902"/>
    <w:rsid w:val="72A14096"/>
    <w:rsid w:val="72A1AAA4"/>
    <w:rsid w:val="72A73049"/>
    <w:rsid w:val="72AC4E9B"/>
    <w:rsid w:val="72AC7024"/>
    <w:rsid w:val="72AFF9D9"/>
    <w:rsid w:val="72B491E1"/>
    <w:rsid w:val="72B4D649"/>
    <w:rsid w:val="72B82E07"/>
    <w:rsid w:val="72BCA078"/>
    <w:rsid w:val="72BD2873"/>
    <w:rsid w:val="72CDD9C5"/>
    <w:rsid w:val="72CF844E"/>
    <w:rsid w:val="72D87E87"/>
    <w:rsid w:val="72D91AC8"/>
    <w:rsid w:val="72DC1B51"/>
    <w:rsid w:val="72DEA56C"/>
    <w:rsid w:val="72DFE3BB"/>
    <w:rsid w:val="72E09259"/>
    <w:rsid w:val="72E14C52"/>
    <w:rsid w:val="72E2A369"/>
    <w:rsid w:val="72E4175A"/>
    <w:rsid w:val="72ECF5DE"/>
    <w:rsid w:val="72EDA86B"/>
    <w:rsid w:val="72EEED3C"/>
    <w:rsid w:val="72F0D131"/>
    <w:rsid w:val="72F1C347"/>
    <w:rsid w:val="72FE6130"/>
    <w:rsid w:val="72FED03B"/>
    <w:rsid w:val="7307C5EE"/>
    <w:rsid w:val="7309343D"/>
    <w:rsid w:val="73098A3D"/>
    <w:rsid w:val="730B5BE2"/>
    <w:rsid w:val="730F2410"/>
    <w:rsid w:val="73104976"/>
    <w:rsid w:val="73113FCF"/>
    <w:rsid w:val="7311C162"/>
    <w:rsid w:val="7311E511"/>
    <w:rsid w:val="7316ADFD"/>
    <w:rsid w:val="7316DF52"/>
    <w:rsid w:val="7316FAB9"/>
    <w:rsid w:val="7320E296"/>
    <w:rsid w:val="73222331"/>
    <w:rsid w:val="7322650E"/>
    <w:rsid w:val="732ACC9B"/>
    <w:rsid w:val="732ADE85"/>
    <w:rsid w:val="73305C35"/>
    <w:rsid w:val="7337185F"/>
    <w:rsid w:val="733F7F7F"/>
    <w:rsid w:val="73417F8B"/>
    <w:rsid w:val="734996B3"/>
    <w:rsid w:val="734A36FE"/>
    <w:rsid w:val="73519426"/>
    <w:rsid w:val="73542371"/>
    <w:rsid w:val="735D1316"/>
    <w:rsid w:val="73641B89"/>
    <w:rsid w:val="7365462D"/>
    <w:rsid w:val="7365557E"/>
    <w:rsid w:val="7366BCCA"/>
    <w:rsid w:val="736A8F08"/>
    <w:rsid w:val="73710310"/>
    <w:rsid w:val="7372395D"/>
    <w:rsid w:val="73745397"/>
    <w:rsid w:val="7379CE6B"/>
    <w:rsid w:val="737AA92E"/>
    <w:rsid w:val="737BD3E0"/>
    <w:rsid w:val="737C44F3"/>
    <w:rsid w:val="7380E0FB"/>
    <w:rsid w:val="7383FE53"/>
    <w:rsid w:val="7384954C"/>
    <w:rsid w:val="73872F54"/>
    <w:rsid w:val="7387A70D"/>
    <w:rsid w:val="73908D4D"/>
    <w:rsid w:val="739311E7"/>
    <w:rsid w:val="7393279B"/>
    <w:rsid w:val="73955DFA"/>
    <w:rsid w:val="7395791F"/>
    <w:rsid w:val="73964B2E"/>
    <w:rsid w:val="739F3FBE"/>
    <w:rsid w:val="73A1927D"/>
    <w:rsid w:val="73A50F23"/>
    <w:rsid w:val="73A887AF"/>
    <w:rsid w:val="73A8E4CF"/>
    <w:rsid w:val="73A94A0A"/>
    <w:rsid w:val="73A9D705"/>
    <w:rsid w:val="73A9D76D"/>
    <w:rsid w:val="73B27404"/>
    <w:rsid w:val="73B6B00D"/>
    <w:rsid w:val="73B6B5E7"/>
    <w:rsid w:val="73BF1528"/>
    <w:rsid w:val="73BFD7DA"/>
    <w:rsid w:val="73C17677"/>
    <w:rsid w:val="73C5CE6E"/>
    <w:rsid w:val="73C931E9"/>
    <w:rsid w:val="73CBE0CD"/>
    <w:rsid w:val="73CBFF05"/>
    <w:rsid w:val="73CCA6AA"/>
    <w:rsid w:val="73CE5EA1"/>
    <w:rsid w:val="73D4F14F"/>
    <w:rsid w:val="73D6B457"/>
    <w:rsid w:val="73DD877B"/>
    <w:rsid w:val="73DE08F2"/>
    <w:rsid w:val="73DFD2B4"/>
    <w:rsid w:val="73E0E4B8"/>
    <w:rsid w:val="73EE2814"/>
    <w:rsid w:val="73F0A683"/>
    <w:rsid w:val="73F28815"/>
    <w:rsid w:val="73F3A42C"/>
    <w:rsid w:val="73F3D50E"/>
    <w:rsid w:val="73F50686"/>
    <w:rsid w:val="73F7155F"/>
    <w:rsid w:val="73F81B0C"/>
    <w:rsid w:val="73F85E08"/>
    <w:rsid w:val="73F90D2E"/>
    <w:rsid w:val="73FD82D8"/>
    <w:rsid w:val="7401D517"/>
    <w:rsid w:val="7402A108"/>
    <w:rsid w:val="74078F31"/>
    <w:rsid w:val="74136875"/>
    <w:rsid w:val="7413C000"/>
    <w:rsid w:val="7414B674"/>
    <w:rsid w:val="741E4243"/>
    <w:rsid w:val="74223D3A"/>
    <w:rsid w:val="74266EAA"/>
    <w:rsid w:val="742705D5"/>
    <w:rsid w:val="7430EA7C"/>
    <w:rsid w:val="743246D5"/>
    <w:rsid w:val="7434744C"/>
    <w:rsid w:val="743AAC24"/>
    <w:rsid w:val="743AE678"/>
    <w:rsid w:val="744129B1"/>
    <w:rsid w:val="74446956"/>
    <w:rsid w:val="7445CB17"/>
    <w:rsid w:val="7446E260"/>
    <w:rsid w:val="7447157A"/>
    <w:rsid w:val="7447BDBC"/>
    <w:rsid w:val="744B54A1"/>
    <w:rsid w:val="74516FCD"/>
    <w:rsid w:val="74533A77"/>
    <w:rsid w:val="74544321"/>
    <w:rsid w:val="7454869E"/>
    <w:rsid w:val="745C5584"/>
    <w:rsid w:val="745E5D8A"/>
    <w:rsid w:val="7467805C"/>
    <w:rsid w:val="7478C5D1"/>
    <w:rsid w:val="747A76FF"/>
    <w:rsid w:val="747B7F6D"/>
    <w:rsid w:val="747BE557"/>
    <w:rsid w:val="747D9EAE"/>
    <w:rsid w:val="747EBF4F"/>
    <w:rsid w:val="747FDF7C"/>
    <w:rsid w:val="7481F1F6"/>
    <w:rsid w:val="748A613D"/>
    <w:rsid w:val="748CDE24"/>
    <w:rsid w:val="748F0425"/>
    <w:rsid w:val="7490C389"/>
    <w:rsid w:val="74A259A9"/>
    <w:rsid w:val="74A843F7"/>
    <w:rsid w:val="74AA2BB0"/>
    <w:rsid w:val="74AF67CB"/>
    <w:rsid w:val="74B7E131"/>
    <w:rsid w:val="74BABE07"/>
    <w:rsid w:val="74BD0E82"/>
    <w:rsid w:val="74BE0D90"/>
    <w:rsid w:val="74BE98DC"/>
    <w:rsid w:val="74C2AA0F"/>
    <w:rsid w:val="74C74605"/>
    <w:rsid w:val="74D0DD7A"/>
    <w:rsid w:val="74D5739B"/>
    <w:rsid w:val="74D5FA42"/>
    <w:rsid w:val="74D66A36"/>
    <w:rsid w:val="74D6C914"/>
    <w:rsid w:val="74D94042"/>
    <w:rsid w:val="74E038ED"/>
    <w:rsid w:val="74EBAAA3"/>
    <w:rsid w:val="74F11083"/>
    <w:rsid w:val="74F27152"/>
    <w:rsid w:val="74F39A01"/>
    <w:rsid w:val="74FBB7CD"/>
    <w:rsid w:val="74FD3F05"/>
    <w:rsid w:val="74FE4A84"/>
    <w:rsid w:val="75016BC4"/>
    <w:rsid w:val="750278BE"/>
    <w:rsid w:val="750650B1"/>
    <w:rsid w:val="75109541"/>
    <w:rsid w:val="751940CA"/>
    <w:rsid w:val="751EAF87"/>
    <w:rsid w:val="75203296"/>
    <w:rsid w:val="75254CCE"/>
    <w:rsid w:val="7526C306"/>
    <w:rsid w:val="752CAA71"/>
    <w:rsid w:val="752D649A"/>
    <w:rsid w:val="752DA620"/>
    <w:rsid w:val="752EF7FC"/>
    <w:rsid w:val="75313495"/>
    <w:rsid w:val="754275D7"/>
    <w:rsid w:val="754408FD"/>
    <w:rsid w:val="75443189"/>
    <w:rsid w:val="75463B92"/>
    <w:rsid w:val="754BF90C"/>
    <w:rsid w:val="75528648"/>
    <w:rsid w:val="75532AC6"/>
    <w:rsid w:val="7568B80F"/>
    <w:rsid w:val="7569F143"/>
    <w:rsid w:val="756A478B"/>
    <w:rsid w:val="75731C9D"/>
    <w:rsid w:val="757989E1"/>
    <w:rsid w:val="757A4811"/>
    <w:rsid w:val="757B8262"/>
    <w:rsid w:val="757B8D58"/>
    <w:rsid w:val="757D3041"/>
    <w:rsid w:val="7587E35D"/>
    <w:rsid w:val="758F7650"/>
    <w:rsid w:val="759D76C9"/>
    <w:rsid w:val="75A3657E"/>
    <w:rsid w:val="75A9B042"/>
    <w:rsid w:val="75AF97B8"/>
    <w:rsid w:val="75B7A02B"/>
    <w:rsid w:val="75BB55F8"/>
    <w:rsid w:val="75BC24A1"/>
    <w:rsid w:val="75BCADF5"/>
    <w:rsid w:val="75BF3239"/>
    <w:rsid w:val="75C25089"/>
    <w:rsid w:val="75C5538A"/>
    <w:rsid w:val="75C7550A"/>
    <w:rsid w:val="75C80805"/>
    <w:rsid w:val="75C8B9BA"/>
    <w:rsid w:val="75D0E99C"/>
    <w:rsid w:val="75DCCA88"/>
    <w:rsid w:val="75E00EF4"/>
    <w:rsid w:val="75E2CE82"/>
    <w:rsid w:val="75E5389E"/>
    <w:rsid w:val="75E5B332"/>
    <w:rsid w:val="75E69D61"/>
    <w:rsid w:val="75E920B5"/>
    <w:rsid w:val="75EF1B3A"/>
    <w:rsid w:val="75F10D4A"/>
    <w:rsid w:val="75F48F65"/>
    <w:rsid w:val="75F5B8CA"/>
    <w:rsid w:val="75F825E5"/>
    <w:rsid w:val="75F9495B"/>
    <w:rsid w:val="760416AB"/>
    <w:rsid w:val="7607BACF"/>
    <w:rsid w:val="7609C84A"/>
    <w:rsid w:val="760DE534"/>
    <w:rsid w:val="76134793"/>
    <w:rsid w:val="7613C7CD"/>
    <w:rsid w:val="7619ACB3"/>
    <w:rsid w:val="7619C959"/>
    <w:rsid w:val="7619F625"/>
    <w:rsid w:val="761A03D8"/>
    <w:rsid w:val="761DF523"/>
    <w:rsid w:val="76298962"/>
    <w:rsid w:val="762B1283"/>
    <w:rsid w:val="7633ADC5"/>
    <w:rsid w:val="7634AA2D"/>
    <w:rsid w:val="763CAB67"/>
    <w:rsid w:val="763DAF34"/>
    <w:rsid w:val="764053DF"/>
    <w:rsid w:val="76439FAD"/>
    <w:rsid w:val="76441133"/>
    <w:rsid w:val="7646E0DA"/>
    <w:rsid w:val="76498399"/>
    <w:rsid w:val="76540FBA"/>
    <w:rsid w:val="7657C8FC"/>
    <w:rsid w:val="765F5FB7"/>
    <w:rsid w:val="7662128E"/>
    <w:rsid w:val="76641728"/>
    <w:rsid w:val="766435A6"/>
    <w:rsid w:val="76650057"/>
    <w:rsid w:val="7667A4C3"/>
    <w:rsid w:val="76689A36"/>
    <w:rsid w:val="766A2B29"/>
    <w:rsid w:val="766C7B74"/>
    <w:rsid w:val="76716CBE"/>
    <w:rsid w:val="7672E4BB"/>
    <w:rsid w:val="76749CA2"/>
    <w:rsid w:val="76754E72"/>
    <w:rsid w:val="76789263"/>
    <w:rsid w:val="767C253F"/>
    <w:rsid w:val="767C7D4C"/>
    <w:rsid w:val="767C9830"/>
    <w:rsid w:val="7680E58F"/>
    <w:rsid w:val="7681E20E"/>
    <w:rsid w:val="768A4D3B"/>
    <w:rsid w:val="768C7847"/>
    <w:rsid w:val="768DE4A3"/>
    <w:rsid w:val="76920129"/>
    <w:rsid w:val="7694F2F9"/>
    <w:rsid w:val="769DF4C0"/>
    <w:rsid w:val="76A0B941"/>
    <w:rsid w:val="76A52720"/>
    <w:rsid w:val="76A6820E"/>
    <w:rsid w:val="76A7C390"/>
    <w:rsid w:val="76A8595A"/>
    <w:rsid w:val="76AC3B3A"/>
    <w:rsid w:val="76B0BF8C"/>
    <w:rsid w:val="76B2F9A8"/>
    <w:rsid w:val="76B37740"/>
    <w:rsid w:val="76BB8EDD"/>
    <w:rsid w:val="76BBDE56"/>
    <w:rsid w:val="76BE9835"/>
    <w:rsid w:val="76C4D222"/>
    <w:rsid w:val="76D19974"/>
    <w:rsid w:val="76DBFB1E"/>
    <w:rsid w:val="76E1E3C9"/>
    <w:rsid w:val="76E402A3"/>
    <w:rsid w:val="76E44DC6"/>
    <w:rsid w:val="76E49A57"/>
    <w:rsid w:val="76E6976A"/>
    <w:rsid w:val="76EF11FD"/>
    <w:rsid w:val="76F17A0F"/>
    <w:rsid w:val="76F1B4D9"/>
    <w:rsid w:val="76F6655A"/>
    <w:rsid w:val="76F77100"/>
    <w:rsid w:val="76F7789C"/>
    <w:rsid w:val="76F817FD"/>
    <w:rsid w:val="76FBF2B3"/>
    <w:rsid w:val="76FC86C5"/>
    <w:rsid w:val="76FDA2C3"/>
    <w:rsid w:val="77015ED3"/>
    <w:rsid w:val="770557C8"/>
    <w:rsid w:val="770653C6"/>
    <w:rsid w:val="770B7768"/>
    <w:rsid w:val="771202EA"/>
    <w:rsid w:val="7713B7BF"/>
    <w:rsid w:val="77180DAF"/>
    <w:rsid w:val="77190D6A"/>
    <w:rsid w:val="771C2FEB"/>
    <w:rsid w:val="77200954"/>
    <w:rsid w:val="7721F4DF"/>
    <w:rsid w:val="7729EE79"/>
    <w:rsid w:val="7729F61C"/>
    <w:rsid w:val="772FB5C3"/>
    <w:rsid w:val="7732938B"/>
    <w:rsid w:val="773A3883"/>
    <w:rsid w:val="773C17FE"/>
    <w:rsid w:val="773E2A9F"/>
    <w:rsid w:val="773F9827"/>
    <w:rsid w:val="7742699C"/>
    <w:rsid w:val="774367E0"/>
    <w:rsid w:val="7748F645"/>
    <w:rsid w:val="774D0D1A"/>
    <w:rsid w:val="774D2FAD"/>
    <w:rsid w:val="774F9933"/>
    <w:rsid w:val="77588F56"/>
    <w:rsid w:val="775C4D79"/>
    <w:rsid w:val="775D6E1C"/>
    <w:rsid w:val="775F4D47"/>
    <w:rsid w:val="77634DFC"/>
    <w:rsid w:val="77684CC3"/>
    <w:rsid w:val="776FE024"/>
    <w:rsid w:val="777BE033"/>
    <w:rsid w:val="777C4D78"/>
    <w:rsid w:val="778199BE"/>
    <w:rsid w:val="7783E094"/>
    <w:rsid w:val="778E9085"/>
    <w:rsid w:val="778F929E"/>
    <w:rsid w:val="7790119B"/>
    <w:rsid w:val="7791D8DA"/>
    <w:rsid w:val="77948770"/>
    <w:rsid w:val="77969204"/>
    <w:rsid w:val="7798630C"/>
    <w:rsid w:val="779E9E6D"/>
    <w:rsid w:val="779FE90B"/>
    <w:rsid w:val="77A0E7FB"/>
    <w:rsid w:val="77A20C53"/>
    <w:rsid w:val="77AAF5AA"/>
    <w:rsid w:val="77AF4B5E"/>
    <w:rsid w:val="77B1301B"/>
    <w:rsid w:val="77B8F626"/>
    <w:rsid w:val="77BE33E8"/>
    <w:rsid w:val="77C09BED"/>
    <w:rsid w:val="77C867A7"/>
    <w:rsid w:val="77CA3D65"/>
    <w:rsid w:val="77D33E65"/>
    <w:rsid w:val="77D69C4E"/>
    <w:rsid w:val="77D6BDDD"/>
    <w:rsid w:val="77DD972C"/>
    <w:rsid w:val="77E0699F"/>
    <w:rsid w:val="77E2AAC3"/>
    <w:rsid w:val="77E8CABE"/>
    <w:rsid w:val="77EA0433"/>
    <w:rsid w:val="77F30E32"/>
    <w:rsid w:val="77FE6062"/>
    <w:rsid w:val="7801767D"/>
    <w:rsid w:val="78025974"/>
    <w:rsid w:val="78037576"/>
    <w:rsid w:val="7809D81C"/>
    <w:rsid w:val="780C7C62"/>
    <w:rsid w:val="780D073B"/>
    <w:rsid w:val="780DF2D2"/>
    <w:rsid w:val="78182757"/>
    <w:rsid w:val="781C30E1"/>
    <w:rsid w:val="781CB022"/>
    <w:rsid w:val="781F3F22"/>
    <w:rsid w:val="7822B936"/>
    <w:rsid w:val="78261D9C"/>
    <w:rsid w:val="7828BC71"/>
    <w:rsid w:val="782A9C60"/>
    <w:rsid w:val="782DC6BD"/>
    <w:rsid w:val="782EBD5A"/>
    <w:rsid w:val="782EEF2E"/>
    <w:rsid w:val="7830D5A5"/>
    <w:rsid w:val="78346817"/>
    <w:rsid w:val="7834AE61"/>
    <w:rsid w:val="783649DE"/>
    <w:rsid w:val="783FDBD0"/>
    <w:rsid w:val="7850DB4E"/>
    <w:rsid w:val="78511473"/>
    <w:rsid w:val="7853C924"/>
    <w:rsid w:val="785608F6"/>
    <w:rsid w:val="785AA51E"/>
    <w:rsid w:val="7861B72B"/>
    <w:rsid w:val="78669E03"/>
    <w:rsid w:val="7866AC95"/>
    <w:rsid w:val="7869A18D"/>
    <w:rsid w:val="786AEC8D"/>
    <w:rsid w:val="786B8EC1"/>
    <w:rsid w:val="786FD6C6"/>
    <w:rsid w:val="787048A0"/>
    <w:rsid w:val="7877B996"/>
    <w:rsid w:val="78782165"/>
    <w:rsid w:val="78796745"/>
    <w:rsid w:val="787EF2B8"/>
    <w:rsid w:val="78825118"/>
    <w:rsid w:val="78861D12"/>
    <w:rsid w:val="7887E2BD"/>
    <w:rsid w:val="7888C27E"/>
    <w:rsid w:val="7894A28C"/>
    <w:rsid w:val="789A98BA"/>
    <w:rsid w:val="789E541F"/>
    <w:rsid w:val="78A6F6EC"/>
    <w:rsid w:val="78A7DEAE"/>
    <w:rsid w:val="78B5D7BA"/>
    <w:rsid w:val="78B76EA5"/>
    <w:rsid w:val="78B95938"/>
    <w:rsid w:val="78BEB410"/>
    <w:rsid w:val="78BF53D8"/>
    <w:rsid w:val="78C0FF88"/>
    <w:rsid w:val="78C3EAE8"/>
    <w:rsid w:val="78C55A1A"/>
    <w:rsid w:val="78C677EC"/>
    <w:rsid w:val="78CF48B5"/>
    <w:rsid w:val="78D05099"/>
    <w:rsid w:val="78D18411"/>
    <w:rsid w:val="78D4D2C2"/>
    <w:rsid w:val="78D721CA"/>
    <w:rsid w:val="78DC7D17"/>
    <w:rsid w:val="78E39C1B"/>
    <w:rsid w:val="78E42FC1"/>
    <w:rsid w:val="78E6404F"/>
    <w:rsid w:val="78E78844"/>
    <w:rsid w:val="78EE26C5"/>
    <w:rsid w:val="78EF40ED"/>
    <w:rsid w:val="78EF65A0"/>
    <w:rsid w:val="78F6A4CE"/>
    <w:rsid w:val="78F796D9"/>
    <w:rsid w:val="78F92371"/>
    <w:rsid w:val="78FD3C26"/>
    <w:rsid w:val="78FDD2A3"/>
    <w:rsid w:val="78FF4F98"/>
    <w:rsid w:val="7905034C"/>
    <w:rsid w:val="79055391"/>
    <w:rsid w:val="7908BEE0"/>
    <w:rsid w:val="790D1482"/>
    <w:rsid w:val="7910B53A"/>
    <w:rsid w:val="791AE13E"/>
    <w:rsid w:val="791B9E61"/>
    <w:rsid w:val="791E0066"/>
    <w:rsid w:val="79207EA3"/>
    <w:rsid w:val="79228C74"/>
    <w:rsid w:val="79233C7A"/>
    <w:rsid w:val="79237C4D"/>
    <w:rsid w:val="792AE06B"/>
    <w:rsid w:val="792ED396"/>
    <w:rsid w:val="7931D7F0"/>
    <w:rsid w:val="79348A4B"/>
    <w:rsid w:val="7938D64A"/>
    <w:rsid w:val="793A8BF4"/>
    <w:rsid w:val="7940A47D"/>
    <w:rsid w:val="79412B4B"/>
    <w:rsid w:val="79446FD7"/>
    <w:rsid w:val="79450408"/>
    <w:rsid w:val="7947B0E9"/>
    <w:rsid w:val="795BCBDE"/>
    <w:rsid w:val="79653ADA"/>
    <w:rsid w:val="7967F72F"/>
    <w:rsid w:val="796BD772"/>
    <w:rsid w:val="79703CD3"/>
    <w:rsid w:val="79739F92"/>
    <w:rsid w:val="7973F52D"/>
    <w:rsid w:val="797658D3"/>
    <w:rsid w:val="797746FE"/>
    <w:rsid w:val="797EB3A5"/>
    <w:rsid w:val="7982229A"/>
    <w:rsid w:val="798A9715"/>
    <w:rsid w:val="7991017E"/>
    <w:rsid w:val="799419C0"/>
    <w:rsid w:val="7995A5A5"/>
    <w:rsid w:val="7997DC3B"/>
    <w:rsid w:val="799A3DB3"/>
    <w:rsid w:val="799F1360"/>
    <w:rsid w:val="79A0557C"/>
    <w:rsid w:val="79A190B7"/>
    <w:rsid w:val="79A3B064"/>
    <w:rsid w:val="79A42304"/>
    <w:rsid w:val="79A4EEE6"/>
    <w:rsid w:val="79A6D4E5"/>
    <w:rsid w:val="79A893F6"/>
    <w:rsid w:val="79A97E0F"/>
    <w:rsid w:val="79AB4EF4"/>
    <w:rsid w:val="79B35979"/>
    <w:rsid w:val="79B3B7DB"/>
    <w:rsid w:val="79B3FF4D"/>
    <w:rsid w:val="79B47C0D"/>
    <w:rsid w:val="79C3CBDD"/>
    <w:rsid w:val="79C5B84A"/>
    <w:rsid w:val="79C94A86"/>
    <w:rsid w:val="79C99F65"/>
    <w:rsid w:val="79CA47B0"/>
    <w:rsid w:val="79CB673C"/>
    <w:rsid w:val="79CE5EA4"/>
    <w:rsid w:val="79D101FB"/>
    <w:rsid w:val="79D660E4"/>
    <w:rsid w:val="79D67BA2"/>
    <w:rsid w:val="79D73AF4"/>
    <w:rsid w:val="79D771D2"/>
    <w:rsid w:val="79D84823"/>
    <w:rsid w:val="79D8777F"/>
    <w:rsid w:val="79DD584B"/>
    <w:rsid w:val="79DF9E67"/>
    <w:rsid w:val="79E850D2"/>
    <w:rsid w:val="79E93DC2"/>
    <w:rsid w:val="79EC41AD"/>
    <w:rsid w:val="79F06208"/>
    <w:rsid w:val="79F7EF85"/>
    <w:rsid w:val="79FD1B07"/>
    <w:rsid w:val="79FFB8A6"/>
    <w:rsid w:val="7A01FCC7"/>
    <w:rsid w:val="7A04F5E3"/>
    <w:rsid w:val="7A055B6C"/>
    <w:rsid w:val="7A07371D"/>
    <w:rsid w:val="7A078AEF"/>
    <w:rsid w:val="7A08BC3D"/>
    <w:rsid w:val="7A0B1624"/>
    <w:rsid w:val="7A1154DC"/>
    <w:rsid w:val="7A13DC82"/>
    <w:rsid w:val="7A149F25"/>
    <w:rsid w:val="7A1549B8"/>
    <w:rsid w:val="7A1A59A0"/>
    <w:rsid w:val="7A1CEE28"/>
    <w:rsid w:val="7A21374D"/>
    <w:rsid w:val="7A242E51"/>
    <w:rsid w:val="7A262F4F"/>
    <w:rsid w:val="7A27AC6B"/>
    <w:rsid w:val="7A2ABB36"/>
    <w:rsid w:val="7A2DF3C3"/>
    <w:rsid w:val="7A2E31F9"/>
    <w:rsid w:val="7A2ED744"/>
    <w:rsid w:val="7A40E568"/>
    <w:rsid w:val="7A41D2CC"/>
    <w:rsid w:val="7A43E178"/>
    <w:rsid w:val="7A4486FD"/>
    <w:rsid w:val="7A44B613"/>
    <w:rsid w:val="7A45AA6C"/>
    <w:rsid w:val="7A4E2BE3"/>
    <w:rsid w:val="7A561A78"/>
    <w:rsid w:val="7A5FBB49"/>
    <w:rsid w:val="7A62AB85"/>
    <w:rsid w:val="7A66CBE4"/>
    <w:rsid w:val="7A67C226"/>
    <w:rsid w:val="7A6D8838"/>
    <w:rsid w:val="7A72057C"/>
    <w:rsid w:val="7A7705D2"/>
    <w:rsid w:val="7A77C809"/>
    <w:rsid w:val="7A7DB047"/>
    <w:rsid w:val="7A7E0632"/>
    <w:rsid w:val="7A8681B7"/>
    <w:rsid w:val="7A8D7643"/>
    <w:rsid w:val="7A8F7ADD"/>
    <w:rsid w:val="7A925398"/>
    <w:rsid w:val="7A926E07"/>
    <w:rsid w:val="7A94F7EF"/>
    <w:rsid w:val="7A98377A"/>
    <w:rsid w:val="7A9B03E8"/>
    <w:rsid w:val="7A9BC699"/>
    <w:rsid w:val="7A9D07AE"/>
    <w:rsid w:val="7A9EF541"/>
    <w:rsid w:val="7AA12050"/>
    <w:rsid w:val="7AA51C19"/>
    <w:rsid w:val="7AAA408F"/>
    <w:rsid w:val="7AAD3123"/>
    <w:rsid w:val="7AADCEF9"/>
    <w:rsid w:val="7AAEB2B8"/>
    <w:rsid w:val="7AAFC9A1"/>
    <w:rsid w:val="7AB34A50"/>
    <w:rsid w:val="7AB3DF77"/>
    <w:rsid w:val="7AB3E9EE"/>
    <w:rsid w:val="7AB8CE2A"/>
    <w:rsid w:val="7AB907AF"/>
    <w:rsid w:val="7ABC341F"/>
    <w:rsid w:val="7ABD851A"/>
    <w:rsid w:val="7ABF4411"/>
    <w:rsid w:val="7AC2B24F"/>
    <w:rsid w:val="7AC539C9"/>
    <w:rsid w:val="7ACB4836"/>
    <w:rsid w:val="7ACEECC3"/>
    <w:rsid w:val="7ADA4F40"/>
    <w:rsid w:val="7AE3BA73"/>
    <w:rsid w:val="7AE62D05"/>
    <w:rsid w:val="7AEF14F1"/>
    <w:rsid w:val="7AEF28F0"/>
    <w:rsid w:val="7AF0B4F8"/>
    <w:rsid w:val="7AF5EF4A"/>
    <w:rsid w:val="7AFCF36B"/>
    <w:rsid w:val="7AFFC4C0"/>
    <w:rsid w:val="7B00B68D"/>
    <w:rsid w:val="7B00F2BD"/>
    <w:rsid w:val="7B081B36"/>
    <w:rsid w:val="7B0C3E93"/>
    <w:rsid w:val="7B0C9C3D"/>
    <w:rsid w:val="7B158780"/>
    <w:rsid w:val="7B1F82D8"/>
    <w:rsid w:val="7B270078"/>
    <w:rsid w:val="7B2780DD"/>
    <w:rsid w:val="7B2826EC"/>
    <w:rsid w:val="7B2C6D5B"/>
    <w:rsid w:val="7B2DC367"/>
    <w:rsid w:val="7B2E6CE9"/>
    <w:rsid w:val="7B2F8225"/>
    <w:rsid w:val="7B3162A5"/>
    <w:rsid w:val="7B316318"/>
    <w:rsid w:val="7B3222D6"/>
    <w:rsid w:val="7B33A721"/>
    <w:rsid w:val="7B37A686"/>
    <w:rsid w:val="7B393AA0"/>
    <w:rsid w:val="7B3DBC22"/>
    <w:rsid w:val="7B4291C2"/>
    <w:rsid w:val="7B4B78B3"/>
    <w:rsid w:val="7B4FF255"/>
    <w:rsid w:val="7B504C6E"/>
    <w:rsid w:val="7B50D42B"/>
    <w:rsid w:val="7B5100CF"/>
    <w:rsid w:val="7B55CEB1"/>
    <w:rsid w:val="7B58EB30"/>
    <w:rsid w:val="7B58FCF4"/>
    <w:rsid w:val="7B592D73"/>
    <w:rsid w:val="7B5DBE5E"/>
    <w:rsid w:val="7B5EE660"/>
    <w:rsid w:val="7B5F1D52"/>
    <w:rsid w:val="7B7033A8"/>
    <w:rsid w:val="7B74B9D7"/>
    <w:rsid w:val="7B774500"/>
    <w:rsid w:val="7B820780"/>
    <w:rsid w:val="7B82C17D"/>
    <w:rsid w:val="7B84C3F0"/>
    <w:rsid w:val="7B88B4A7"/>
    <w:rsid w:val="7B89B4A3"/>
    <w:rsid w:val="7B8F021E"/>
    <w:rsid w:val="7B932D6D"/>
    <w:rsid w:val="7B93B793"/>
    <w:rsid w:val="7B9793CA"/>
    <w:rsid w:val="7B983772"/>
    <w:rsid w:val="7B9BAC71"/>
    <w:rsid w:val="7B9D2A39"/>
    <w:rsid w:val="7B9DDF63"/>
    <w:rsid w:val="7BA6BD81"/>
    <w:rsid w:val="7BA839E2"/>
    <w:rsid w:val="7BAE8B20"/>
    <w:rsid w:val="7BAF8D29"/>
    <w:rsid w:val="7BBDE0D9"/>
    <w:rsid w:val="7BC37E22"/>
    <w:rsid w:val="7BC9262E"/>
    <w:rsid w:val="7BCF3F1C"/>
    <w:rsid w:val="7BD177D3"/>
    <w:rsid w:val="7BD1BD74"/>
    <w:rsid w:val="7BD3F8A9"/>
    <w:rsid w:val="7BD79537"/>
    <w:rsid w:val="7BDCEAF6"/>
    <w:rsid w:val="7BDFC775"/>
    <w:rsid w:val="7BE2C0DA"/>
    <w:rsid w:val="7BE5BBAE"/>
    <w:rsid w:val="7BEBEDBD"/>
    <w:rsid w:val="7BF034D1"/>
    <w:rsid w:val="7BF30647"/>
    <w:rsid w:val="7BF4DC09"/>
    <w:rsid w:val="7BFE0524"/>
    <w:rsid w:val="7BFF13F6"/>
    <w:rsid w:val="7C097E2E"/>
    <w:rsid w:val="7C1637C9"/>
    <w:rsid w:val="7C1AFB3F"/>
    <w:rsid w:val="7C1D6B43"/>
    <w:rsid w:val="7C1F8BE5"/>
    <w:rsid w:val="7C2167DD"/>
    <w:rsid w:val="7C2ACFE6"/>
    <w:rsid w:val="7C2B2EF4"/>
    <w:rsid w:val="7C2C1809"/>
    <w:rsid w:val="7C2D8CA1"/>
    <w:rsid w:val="7C2FBE9C"/>
    <w:rsid w:val="7C32E9A9"/>
    <w:rsid w:val="7C3ECA5A"/>
    <w:rsid w:val="7C3F94C8"/>
    <w:rsid w:val="7C4087BA"/>
    <w:rsid w:val="7C41D13D"/>
    <w:rsid w:val="7C424D86"/>
    <w:rsid w:val="7C43B23E"/>
    <w:rsid w:val="7C45FAD3"/>
    <w:rsid w:val="7C463C56"/>
    <w:rsid w:val="7C483D86"/>
    <w:rsid w:val="7C4A73A3"/>
    <w:rsid w:val="7C50B900"/>
    <w:rsid w:val="7C514F38"/>
    <w:rsid w:val="7C52A226"/>
    <w:rsid w:val="7C530272"/>
    <w:rsid w:val="7C533F23"/>
    <w:rsid w:val="7C584CB3"/>
    <w:rsid w:val="7C58DA9A"/>
    <w:rsid w:val="7C590EBF"/>
    <w:rsid w:val="7C5D10B8"/>
    <w:rsid w:val="7C5E7EA9"/>
    <w:rsid w:val="7C64DDB3"/>
    <w:rsid w:val="7C660055"/>
    <w:rsid w:val="7C73875C"/>
    <w:rsid w:val="7C749743"/>
    <w:rsid w:val="7C752980"/>
    <w:rsid w:val="7C76305B"/>
    <w:rsid w:val="7C7B9BE2"/>
    <w:rsid w:val="7C87AB8D"/>
    <w:rsid w:val="7C87E8A0"/>
    <w:rsid w:val="7C8A70BB"/>
    <w:rsid w:val="7C8AD74D"/>
    <w:rsid w:val="7C8AE552"/>
    <w:rsid w:val="7C8E075D"/>
    <w:rsid w:val="7C90B9FF"/>
    <w:rsid w:val="7C922911"/>
    <w:rsid w:val="7C9295B5"/>
    <w:rsid w:val="7C92DE93"/>
    <w:rsid w:val="7CA4DFE2"/>
    <w:rsid w:val="7CA57A8C"/>
    <w:rsid w:val="7CA63FE6"/>
    <w:rsid w:val="7CB096EE"/>
    <w:rsid w:val="7CB24983"/>
    <w:rsid w:val="7CB95E28"/>
    <w:rsid w:val="7CBAA856"/>
    <w:rsid w:val="7CC0CD95"/>
    <w:rsid w:val="7CC12A49"/>
    <w:rsid w:val="7CC27E0E"/>
    <w:rsid w:val="7CC4C033"/>
    <w:rsid w:val="7CC5C5CA"/>
    <w:rsid w:val="7CC6B208"/>
    <w:rsid w:val="7CC6D3F7"/>
    <w:rsid w:val="7CCB7385"/>
    <w:rsid w:val="7CD05EB1"/>
    <w:rsid w:val="7CD09D2B"/>
    <w:rsid w:val="7CD5BFD7"/>
    <w:rsid w:val="7CDC8FA8"/>
    <w:rsid w:val="7CE3C15C"/>
    <w:rsid w:val="7CE568F2"/>
    <w:rsid w:val="7CEA711F"/>
    <w:rsid w:val="7CEC0018"/>
    <w:rsid w:val="7CED5697"/>
    <w:rsid w:val="7CF1D572"/>
    <w:rsid w:val="7CF21042"/>
    <w:rsid w:val="7CF21744"/>
    <w:rsid w:val="7CFB1144"/>
    <w:rsid w:val="7CFD3998"/>
    <w:rsid w:val="7D014F39"/>
    <w:rsid w:val="7D11132F"/>
    <w:rsid w:val="7D16DF03"/>
    <w:rsid w:val="7D1A0FFD"/>
    <w:rsid w:val="7D244EC0"/>
    <w:rsid w:val="7D248508"/>
    <w:rsid w:val="7D25503F"/>
    <w:rsid w:val="7D25C729"/>
    <w:rsid w:val="7D30E31B"/>
    <w:rsid w:val="7D35F286"/>
    <w:rsid w:val="7D38AD54"/>
    <w:rsid w:val="7D3B3852"/>
    <w:rsid w:val="7D3F74F0"/>
    <w:rsid w:val="7D447452"/>
    <w:rsid w:val="7D4477EE"/>
    <w:rsid w:val="7D460A24"/>
    <w:rsid w:val="7D507B10"/>
    <w:rsid w:val="7D5C3113"/>
    <w:rsid w:val="7D6AD370"/>
    <w:rsid w:val="7D6D1120"/>
    <w:rsid w:val="7D70FB3C"/>
    <w:rsid w:val="7D746EC7"/>
    <w:rsid w:val="7D755970"/>
    <w:rsid w:val="7D812F47"/>
    <w:rsid w:val="7D83BB95"/>
    <w:rsid w:val="7D8475AA"/>
    <w:rsid w:val="7D8C45C5"/>
    <w:rsid w:val="7D8C7551"/>
    <w:rsid w:val="7D90714B"/>
    <w:rsid w:val="7D913663"/>
    <w:rsid w:val="7D92909B"/>
    <w:rsid w:val="7D976C36"/>
    <w:rsid w:val="7D990A10"/>
    <w:rsid w:val="7D9B5A68"/>
    <w:rsid w:val="7D9E4B36"/>
    <w:rsid w:val="7D9E735A"/>
    <w:rsid w:val="7DA1B590"/>
    <w:rsid w:val="7DA2713A"/>
    <w:rsid w:val="7DA555EF"/>
    <w:rsid w:val="7DA7CE64"/>
    <w:rsid w:val="7DABCE57"/>
    <w:rsid w:val="7DABF3BA"/>
    <w:rsid w:val="7DAF0B17"/>
    <w:rsid w:val="7DB0E63C"/>
    <w:rsid w:val="7DB3B359"/>
    <w:rsid w:val="7DB556F4"/>
    <w:rsid w:val="7DB74F53"/>
    <w:rsid w:val="7DB7A713"/>
    <w:rsid w:val="7DB85DDA"/>
    <w:rsid w:val="7DB916FE"/>
    <w:rsid w:val="7DB9DF08"/>
    <w:rsid w:val="7DBF1599"/>
    <w:rsid w:val="7DBF9F11"/>
    <w:rsid w:val="7DC0ABB7"/>
    <w:rsid w:val="7DC15485"/>
    <w:rsid w:val="7DCD1E9E"/>
    <w:rsid w:val="7DCD6FF0"/>
    <w:rsid w:val="7DCDC33E"/>
    <w:rsid w:val="7DCF30FD"/>
    <w:rsid w:val="7DE141B5"/>
    <w:rsid w:val="7DE43E44"/>
    <w:rsid w:val="7DE5D55C"/>
    <w:rsid w:val="7DE789BB"/>
    <w:rsid w:val="7DF0F528"/>
    <w:rsid w:val="7DF5382E"/>
    <w:rsid w:val="7DF77434"/>
    <w:rsid w:val="7DF8E7B3"/>
    <w:rsid w:val="7E055178"/>
    <w:rsid w:val="7E06484F"/>
    <w:rsid w:val="7E076D7C"/>
    <w:rsid w:val="7E0E2D3E"/>
    <w:rsid w:val="7E11134F"/>
    <w:rsid w:val="7E191882"/>
    <w:rsid w:val="7E1D278B"/>
    <w:rsid w:val="7E1F2D03"/>
    <w:rsid w:val="7E21C7AD"/>
    <w:rsid w:val="7E2229F8"/>
    <w:rsid w:val="7E3338B7"/>
    <w:rsid w:val="7E35C2FF"/>
    <w:rsid w:val="7E37F8B1"/>
    <w:rsid w:val="7E3918BD"/>
    <w:rsid w:val="7E440981"/>
    <w:rsid w:val="7E450A8B"/>
    <w:rsid w:val="7E46DD74"/>
    <w:rsid w:val="7E50C827"/>
    <w:rsid w:val="7E57148F"/>
    <w:rsid w:val="7E57710F"/>
    <w:rsid w:val="7E5942EF"/>
    <w:rsid w:val="7E638FDC"/>
    <w:rsid w:val="7E6840ED"/>
    <w:rsid w:val="7E686FDA"/>
    <w:rsid w:val="7E6F7E47"/>
    <w:rsid w:val="7E75F793"/>
    <w:rsid w:val="7E79421D"/>
    <w:rsid w:val="7E83C6E8"/>
    <w:rsid w:val="7E858B09"/>
    <w:rsid w:val="7E8676EF"/>
    <w:rsid w:val="7E8C58C1"/>
    <w:rsid w:val="7E8C765A"/>
    <w:rsid w:val="7E8D2B87"/>
    <w:rsid w:val="7E8E296D"/>
    <w:rsid w:val="7E90C954"/>
    <w:rsid w:val="7E9164E9"/>
    <w:rsid w:val="7E96B01F"/>
    <w:rsid w:val="7E97745D"/>
    <w:rsid w:val="7E98DE66"/>
    <w:rsid w:val="7EA2B330"/>
    <w:rsid w:val="7EAAB024"/>
    <w:rsid w:val="7EB1474B"/>
    <w:rsid w:val="7EB37B26"/>
    <w:rsid w:val="7EB802CC"/>
    <w:rsid w:val="7EB8F224"/>
    <w:rsid w:val="7EBED502"/>
    <w:rsid w:val="7EC10D04"/>
    <w:rsid w:val="7EC19C67"/>
    <w:rsid w:val="7EC71A3A"/>
    <w:rsid w:val="7EC78C30"/>
    <w:rsid w:val="7ECF13BB"/>
    <w:rsid w:val="7ED15F8B"/>
    <w:rsid w:val="7EE4CD7D"/>
    <w:rsid w:val="7EE776E7"/>
    <w:rsid w:val="7EFA6903"/>
    <w:rsid w:val="7F02EF83"/>
    <w:rsid w:val="7F13516D"/>
    <w:rsid w:val="7F1B5C3D"/>
    <w:rsid w:val="7F1EB8BF"/>
    <w:rsid w:val="7F1F8BF6"/>
    <w:rsid w:val="7F244079"/>
    <w:rsid w:val="7F28F22E"/>
    <w:rsid w:val="7F296051"/>
    <w:rsid w:val="7F2A6235"/>
    <w:rsid w:val="7F3B5AA3"/>
    <w:rsid w:val="7F3BCFA6"/>
    <w:rsid w:val="7F3C0402"/>
    <w:rsid w:val="7F425EB9"/>
    <w:rsid w:val="7F429F61"/>
    <w:rsid w:val="7F43BD74"/>
    <w:rsid w:val="7F47C41B"/>
    <w:rsid w:val="7F4BE3BD"/>
    <w:rsid w:val="7F4FCBC2"/>
    <w:rsid w:val="7F52EFA9"/>
    <w:rsid w:val="7F59FE65"/>
    <w:rsid w:val="7F5A6639"/>
    <w:rsid w:val="7F60EC78"/>
    <w:rsid w:val="7F632480"/>
    <w:rsid w:val="7F632EBF"/>
    <w:rsid w:val="7F675F5E"/>
    <w:rsid w:val="7F68E30A"/>
    <w:rsid w:val="7F6B4AF6"/>
    <w:rsid w:val="7F74CE38"/>
    <w:rsid w:val="7F7E7232"/>
    <w:rsid w:val="7F88AA00"/>
    <w:rsid w:val="7F8ADFE5"/>
    <w:rsid w:val="7F8C6C2A"/>
    <w:rsid w:val="7F8D8415"/>
    <w:rsid w:val="7F909E8B"/>
    <w:rsid w:val="7F90F5CD"/>
    <w:rsid w:val="7F9D5CB0"/>
    <w:rsid w:val="7F9E3909"/>
    <w:rsid w:val="7F9EC13F"/>
    <w:rsid w:val="7F9F082B"/>
    <w:rsid w:val="7F9FF205"/>
    <w:rsid w:val="7FA15BA3"/>
    <w:rsid w:val="7FA1E4A4"/>
    <w:rsid w:val="7FA6A852"/>
    <w:rsid w:val="7FAA29D7"/>
    <w:rsid w:val="7FAB12B0"/>
    <w:rsid w:val="7FADDA8A"/>
    <w:rsid w:val="7FB19B38"/>
    <w:rsid w:val="7FB6E4F8"/>
    <w:rsid w:val="7FB75695"/>
    <w:rsid w:val="7FBDC5F7"/>
    <w:rsid w:val="7FC293CF"/>
    <w:rsid w:val="7FC2C5AE"/>
    <w:rsid w:val="7FC73F39"/>
    <w:rsid w:val="7FC7DA24"/>
    <w:rsid w:val="7FC85661"/>
    <w:rsid w:val="7FCC6A4B"/>
    <w:rsid w:val="7FD12D8C"/>
    <w:rsid w:val="7FD2CAA0"/>
    <w:rsid w:val="7FD3BB78"/>
    <w:rsid w:val="7FD3E4AD"/>
    <w:rsid w:val="7FD5CF3C"/>
    <w:rsid w:val="7FD6AE71"/>
    <w:rsid w:val="7FDC4D59"/>
    <w:rsid w:val="7FDF6E3A"/>
    <w:rsid w:val="7FDF83BC"/>
    <w:rsid w:val="7FE4223E"/>
    <w:rsid w:val="7FECD440"/>
    <w:rsid w:val="7FEF046A"/>
    <w:rsid w:val="7FF1AA66"/>
    <w:rsid w:val="7FFA2E10"/>
    <w:rsid w:val="7FFD9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C9A7D7"/>
  <w15:docId w15:val="{0B475D32-BB48-40E7-8443-BEE161B83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2" w:unhideWhenUsed="1" w:qFormat="1"/>
    <w:lsdException w:name="heading 7" w:semiHidden="1" w:uiPriority="0" w:unhideWhenUsed="1" w:qFormat="1"/>
    <w:lsdException w:name="heading 8" w:semiHidden="1" w:uiPriority="0" w:unhideWhenUsed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A1A15"/>
    <w:pPr>
      <w:spacing w:before="120" w:after="120" w:line="276" w:lineRule="auto"/>
      <w:jc w:val="both"/>
    </w:pPr>
    <w:rPr>
      <w:rFonts w:eastAsia="Times New Roman"/>
      <w:sz w:val="22"/>
      <w:szCs w:val="24"/>
      <w:lang w:eastAsia="en-US"/>
    </w:rPr>
  </w:style>
  <w:style w:type="paragraph" w:styleId="Nagwek1">
    <w:name w:val="heading 1"/>
    <w:basedOn w:val="Akapitzlist"/>
    <w:next w:val="Normalny"/>
    <w:link w:val="Nagwek1Znak"/>
    <w:autoRedefine/>
    <w:qFormat/>
    <w:rsid w:val="002E07DC"/>
    <w:pPr>
      <w:numPr>
        <w:numId w:val="14"/>
      </w:numPr>
      <w:spacing w:before="240" w:after="240"/>
      <w:outlineLvl w:val="0"/>
    </w:pPr>
    <w:rPr>
      <w:b/>
      <w:bCs/>
      <w:color w:val="1F497D" w:themeColor="text2"/>
      <w:sz w:val="40"/>
      <w:szCs w:val="40"/>
    </w:rPr>
  </w:style>
  <w:style w:type="paragraph" w:styleId="Nagwek2">
    <w:name w:val="heading 2"/>
    <w:basedOn w:val="Akapitzlist"/>
    <w:next w:val="Normalny"/>
    <w:link w:val="Nagwek2Znak"/>
    <w:autoRedefine/>
    <w:qFormat/>
    <w:rsid w:val="002565CA"/>
    <w:pPr>
      <w:numPr>
        <w:ilvl w:val="1"/>
        <w:numId w:val="14"/>
      </w:numPr>
      <w:outlineLvl w:val="1"/>
    </w:pPr>
    <w:rPr>
      <w:b/>
      <w:bCs/>
      <w:color w:val="1F497D" w:themeColor="text2"/>
      <w:sz w:val="32"/>
      <w:szCs w:val="32"/>
    </w:rPr>
  </w:style>
  <w:style w:type="paragraph" w:styleId="Nagwek3">
    <w:name w:val="heading 3"/>
    <w:basedOn w:val="Normalny"/>
    <w:next w:val="Normalny"/>
    <w:link w:val="Nagwek3Znak"/>
    <w:autoRedefine/>
    <w:qFormat/>
    <w:rsid w:val="00D76548"/>
    <w:pPr>
      <w:keepNext/>
      <w:numPr>
        <w:ilvl w:val="1"/>
        <w:numId w:val="12"/>
      </w:numPr>
      <w:spacing w:before="240" w:after="240"/>
      <w:outlineLvl w:val="2"/>
    </w:pPr>
    <w:rPr>
      <w:rFonts w:cs="Arial"/>
      <w:b/>
      <w:bCs/>
      <w:smallCaps/>
      <w:color w:val="17365D" w:themeColor="text2" w:themeShade="BF"/>
      <w:sz w:val="28"/>
      <w:szCs w:val="26"/>
    </w:rPr>
  </w:style>
  <w:style w:type="paragraph" w:styleId="Nagwek4">
    <w:name w:val="heading 4"/>
    <w:basedOn w:val="Nagowek3"/>
    <w:next w:val="Normalny"/>
    <w:link w:val="Nagwek4Znak"/>
    <w:autoRedefine/>
    <w:qFormat/>
    <w:rsid w:val="00AD71EC"/>
    <w:pPr>
      <w:numPr>
        <w:ilvl w:val="4"/>
        <w:numId w:val="14"/>
      </w:numPr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B51BAF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autoRedefine/>
    <w:uiPriority w:val="2"/>
    <w:semiHidden/>
    <w:qFormat/>
    <w:rsid w:val="004D54EF"/>
    <w:pPr>
      <w:keepNext/>
      <w:keepLines/>
      <w:spacing w:before="200"/>
      <w:ind w:left="360"/>
      <w:outlineLvl w:val="5"/>
    </w:pPr>
    <w:rPr>
      <w:b/>
      <w:bCs/>
      <w:color w:val="8B8178"/>
    </w:rPr>
  </w:style>
  <w:style w:type="paragraph" w:styleId="Nagwek7">
    <w:name w:val="heading 7"/>
    <w:basedOn w:val="Normalny"/>
    <w:next w:val="Normalny"/>
    <w:link w:val="Nagwek7Znak"/>
    <w:unhideWhenUsed/>
    <w:qFormat/>
    <w:rsid w:val="00B51BAF"/>
    <w:pPr>
      <w:spacing w:before="240"/>
      <w:outlineLvl w:val="6"/>
    </w:pPr>
  </w:style>
  <w:style w:type="paragraph" w:styleId="Nagwek8">
    <w:name w:val="heading 8"/>
    <w:basedOn w:val="Normalny"/>
    <w:next w:val="Normalny"/>
    <w:link w:val="Nagwek8Znak"/>
    <w:unhideWhenUsed/>
    <w:rsid w:val="00B51BAF"/>
    <w:pPr>
      <w:numPr>
        <w:ilvl w:val="7"/>
        <w:numId w:val="9"/>
      </w:numPr>
      <w:spacing w:before="240"/>
      <w:ind w:left="5817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51BAF"/>
    <w:pPr>
      <w:numPr>
        <w:ilvl w:val="8"/>
        <w:numId w:val="9"/>
      </w:numPr>
      <w:spacing w:before="240"/>
      <w:ind w:left="6537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E07DC"/>
    <w:rPr>
      <w:b/>
      <w:bCs/>
      <w:color w:val="1F497D" w:themeColor="text2"/>
      <w:sz w:val="40"/>
      <w:szCs w:val="40"/>
      <w:lang w:eastAsia="en-US"/>
    </w:rPr>
  </w:style>
  <w:style w:type="character" w:customStyle="1" w:styleId="Nagwek2Znak">
    <w:name w:val="Nagłówek 2 Znak"/>
    <w:link w:val="Nagwek2"/>
    <w:rsid w:val="002565CA"/>
    <w:rPr>
      <w:b/>
      <w:bCs/>
      <w:color w:val="1F497D" w:themeColor="text2"/>
      <w:sz w:val="32"/>
      <w:szCs w:val="32"/>
      <w:lang w:eastAsia="en-US"/>
    </w:rPr>
  </w:style>
  <w:style w:type="character" w:customStyle="1" w:styleId="Nagwek3Znak">
    <w:name w:val="Nagłówek 3 Znak"/>
    <w:link w:val="Nagwek3"/>
    <w:rsid w:val="00D76548"/>
    <w:rPr>
      <w:rFonts w:eastAsia="Times New Roman" w:cs="Arial"/>
      <w:b/>
      <w:bCs/>
      <w:smallCaps/>
      <w:color w:val="17365D" w:themeColor="text2" w:themeShade="BF"/>
      <w:sz w:val="28"/>
      <w:szCs w:val="26"/>
      <w:lang w:eastAsia="en-US"/>
    </w:rPr>
  </w:style>
  <w:style w:type="character" w:customStyle="1" w:styleId="Nagwek4Znak">
    <w:name w:val="Nagłówek 4 Znak"/>
    <w:link w:val="Nagwek4"/>
    <w:rsid w:val="00530F41"/>
    <w:rPr>
      <w:b/>
      <w:bCs/>
      <w:color w:val="1F497D" w:themeColor="text2"/>
      <w:sz w:val="32"/>
      <w:szCs w:val="32"/>
      <w:lang w:eastAsia="en-US"/>
    </w:rPr>
  </w:style>
  <w:style w:type="character" w:customStyle="1" w:styleId="Nagwek5Znak">
    <w:name w:val="Nagłówek 5 Znak"/>
    <w:link w:val="Nagwek5"/>
    <w:rsid w:val="00B51BAF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uiPriority w:val="2"/>
    <w:semiHidden/>
    <w:rsid w:val="004D54EF"/>
    <w:rPr>
      <w:rFonts w:eastAsia="Times New Roman"/>
      <w:b/>
      <w:bCs/>
      <w:color w:val="8B8178"/>
      <w:sz w:val="22"/>
      <w:szCs w:val="24"/>
      <w:lang w:eastAsia="en-US"/>
    </w:rPr>
  </w:style>
  <w:style w:type="character" w:customStyle="1" w:styleId="Nagwek7Znak">
    <w:name w:val="Nagłówek 7 Znak"/>
    <w:link w:val="Nagwek7"/>
    <w:rsid w:val="00B51BAF"/>
    <w:rPr>
      <w:rFonts w:eastAsia="Times New Roman"/>
      <w:sz w:val="22"/>
      <w:szCs w:val="24"/>
      <w:lang w:eastAsia="en-US"/>
    </w:rPr>
  </w:style>
  <w:style w:type="character" w:customStyle="1" w:styleId="Nagwek8Znak">
    <w:name w:val="Nagłówek 8 Znak"/>
    <w:link w:val="Nagwek8"/>
    <w:rsid w:val="00B51BAF"/>
    <w:rPr>
      <w:rFonts w:eastAsia="Times New Roman"/>
      <w:i/>
      <w:iCs/>
      <w:sz w:val="22"/>
      <w:szCs w:val="24"/>
      <w:lang w:eastAsia="en-US"/>
    </w:rPr>
  </w:style>
  <w:style w:type="character" w:customStyle="1" w:styleId="Nagwek9Znak">
    <w:name w:val="Nagłówek 9 Znak"/>
    <w:link w:val="Nagwek9"/>
    <w:semiHidden/>
    <w:rsid w:val="00B51BAF"/>
    <w:rPr>
      <w:rFonts w:ascii="Cambria" w:eastAsia="Times New Roman" w:hAnsi="Cambria"/>
      <w:sz w:val="22"/>
      <w:szCs w:val="24"/>
      <w:lang w:eastAsia="en-US"/>
    </w:rPr>
  </w:style>
  <w:style w:type="paragraph" w:customStyle="1" w:styleId="Tabelapunktowanie2">
    <w:name w:val="Tabela_punktowanie_2"/>
    <w:basedOn w:val="Tabelapunktowanie1"/>
    <w:qFormat/>
    <w:rsid w:val="00EC643B"/>
    <w:pPr>
      <w:ind w:left="567" w:hanging="227"/>
    </w:pPr>
  </w:style>
  <w:style w:type="paragraph" w:customStyle="1" w:styleId="Tabelapunktowanie1">
    <w:name w:val="Tabela_punktowanie_1"/>
    <w:basedOn w:val="Tabela-punktowanie"/>
    <w:autoRedefine/>
    <w:qFormat/>
    <w:rsid w:val="00EC643B"/>
    <w:pPr>
      <w:numPr>
        <w:numId w:val="13"/>
      </w:numPr>
      <w:ind w:left="227" w:hanging="170"/>
    </w:pPr>
  </w:style>
  <w:style w:type="paragraph" w:customStyle="1" w:styleId="Tabela-punktowanie">
    <w:name w:val="Tabela-punktowanie"/>
    <w:basedOn w:val="Normalny"/>
    <w:autoRedefine/>
    <w:qFormat/>
    <w:rsid w:val="00B51BAF"/>
    <w:pPr>
      <w:numPr>
        <w:numId w:val="6"/>
      </w:numPr>
      <w:spacing w:before="20" w:after="20"/>
      <w:jc w:val="left"/>
    </w:pPr>
    <w:rPr>
      <w:bCs/>
      <w:sz w:val="20"/>
      <w:szCs w:val="20"/>
    </w:rPr>
  </w:style>
  <w:style w:type="paragraph" w:customStyle="1" w:styleId="Spisdiagramw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customStyle="1" w:styleId="tabelanormalny">
    <w:name w:val="tabela_normalny"/>
    <w:basedOn w:val="Normalny"/>
    <w:autoRedefine/>
    <w:qFormat/>
    <w:rsid w:val="00B10D82"/>
    <w:pPr>
      <w:spacing w:before="40" w:after="40" w:line="288" w:lineRule="auto"/>
      <w:jc w:val="left"/>
    </w:pPr>
    <w:rPr>
      <w:bCs/>
      <w:sz w:val="20"/>
      <w:szCs w:val="20"/>
    </w:rPr>
  </w:style>
  <w:style w:type="paragraph" w:customStyle="1" w:styleId="wypunktowanie">
    <w:name w:val="wypunktowanie"/>
    <w:basedOn w:val="Normalny"/>
    <w:link w:val="wypunktowanieZnak"/>
    <w:uiPriority w:val="1"/>
    <w:qFormat/>
    <w:rsid w:val="00B51BAF"/>
    <w:pPr>
      <w:numPr>
        <w:numId w:val="8"/>
      </w:numPr>
    </w:pPr>
    <w:rPr>
      <w:lang w:val="x-none"/>
    </w:rPr>
  </w:style>
  <w:style w:type="character" w:customStyle="1" w:styleId="wypunktowanieZnak">
    <w:name w:val="wypunktowanie Znak"/>
    <w:link w:val="wypunktowanie"/>
    <w:uiPriority w:val="1"/>
    <w:rsid w:val="00B51BAF"/>
    <w:rPr>
      <w:rFonts w:eastAsia="Times New Roman"/>
      <w:sz w:val="22"/>
      <w:szCs w:val="24"/>
      <w:lang w:val="x-none" w:eastAsia="en-US"/>
    </w:rPr>
  </w:style>
  <w:style w:type="paragraph" w:customStyle="1" w:styleId="metrykatabela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customStyle="1" w:styleId="metrykatabelanaglowek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customStyle="1" w:styleId="tabelanumeracja">
    <w:name w:val="tabela_numeracja"/>
    <w:basedOn w:val="Normalny"/>
    <w:qFormat/>
    <w:rsid w:val="00DC018E"/>
    <w:pPr>
      <w:numPr>
        <w:numId w:val="7"/>
      </w:numPr>
    </w:pPr>
    <w:rPr>
      <w:szCs w:val="20"/>
    </w:rPr>
  </w:style>
  <w:style w:type="paragraph" w:customStyle="1" w:styleId="metrykanaglowek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customStyle="1" w:styleId="metrykanaglowekZnak">
    <w:name w:val="metryka_naglowek Znak"/>
    <w:link w:val="metrykanaglowek"/>
    <w:uiPriority w:val="1"/>
    <w:rsid w:val="00694A86"/>
    <w:rPr>
      <w:rFonts w:ascii="Trebuchet MS" w:eastAsia="Times New Roman" w:hAnsi="Trebuchet MS"/>
      <w:b/>
      <w:color w:val="17365D"/>
      <w:sz w:val="22"/>
      <w:szCs w:val="26"/>
    </w:rPr>
  </w:style>
  <w:style w:type="paragraph" w:customStyle="1" w:styleId="stopkastrony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rFonts w:ascii="Arial" w:hAnsi="Arial" w:cs="Arial"/>
      <w:b/>
      <w:noProof/>
      <w:szCs w:val="20"/>
      <w:lang w:eastAsia="pl-PL"/>
    </w:rPr>
  </w:style>
  <w:style w:type="character" w:customStyle="1" w:styleId="StopkaZnak">
    <w:name w:val="Stopka Znak"/>
    <w:link w:val="Stopka"/>
    <w:uiPriority w:val="99"/>
    <w:rsid w:val="00B51BAF"/>
    <w:rPr>
      <w:rFonts w:ascii="Arial" w:eastAsia="Times New Roman" w:hAnsi="Arial" w:cs="Arial"/>
      <w:b/>
      <w:noProof/>
      <w:sz w:val="22"/>
    </w:rPr>
  </w:style>
  <w:style w:type="paragraph" w:customStyle="1" w:styleId="przypisdolny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customStyle="1" w:styleId="TekstprzypisudolnegoZnak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customStyle="1" w:styleId="Wymagania-sekcja">
    <w:name w:val="Wymagania - sekcja"/>
    <w:basedOn w:val="Normalny"/>
    <w:qFormat/>
    <w:rsid w:val="00B51BAF"/>
    <w:rPr>
      <w:b/>
    </w:rPr>
  </w:style>
  <w:style w:type="paragraph" w:customStyle="1" w:styleId="WymaganieL1">
    <w:name w:val="Wymaganie L1"/>
    <w:basedOn w:val="Normalny"/>
    <w:link w:val="WymaganieL1Znak"/>
    <w:qFormat/>
    <w:rsid w:val="00B51BAF"/>
    <w:pPr>
      <w:numPr>
        <w:ilvl w:val="3"/>
        <w:numId w:val="9"/>
      </w:numPr>
      <w:ind w:left="2937"/>
      <w:jc w:val="left"/>
    </w:pPr>
    <w:rPr>
      <w:lang w:val="x-none"/>
    </w:rPr>
  </w:style>
  <w:style w:type="character" w:customStyle="1" w:styleId="WymaganieL1Znak">
    <w:name w:val="Wymaganie L1 Znak"/>
    <w:link w:val="WymaganieL1"/>
    <w:rsid w:val="00B51BAF"/>
    <w:rPr>
      <w:rFonts w:eastAsia="Times New Roman"/>
      <w:sz w:val="22"/>
      <w:szCs w:val="24"/>
      <w:lang w:val="x-none" w:eastAsia="en-US"/>
    </w:rPr>
  </w:style>
  <w:style w:type="paragraph" w:customStyle="1" w:styleId="WymaganieL2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customStyle="1" w:styleId="WymaganieL2Znak">
    <w:name w:val="Wymaganie L2 Znak"/>
    <w:link w:val="WymaganieL2"/>
    <w:rsid w:val="00B51BAF"/>
    <w:rPr>
      <w:rFonts w:eastAsia="Times New Roman"/>
      <w:sz w:val="22"/>
      <w:szCs w:val="24"/>
      <w:lang w:val="x-none" w:eastAsia="en-US"/>
    </w:rPr>
  </w:style>
  <w:style w:type="paragraph" w:customStyle="1" w:styleId="wymagania-punkty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customStyle="1" w:styleId="wymagania-punktyZnak">
    <w:name w:val="wymagania - punkty Znak"/>
    <w:link w:val="wymagania-punkty"/>
    <w:rsid w:val="00B51BAF"/>
    <w:rPr>
      <w:rFonts w:eastAsia="Times New Roman"/>
      <w:sz w:val="22"/>
      <w:szCs w:val="24"/>
      <w:lang w:val="x-none" w:eastAsia="en-US"/>
    </w:rPr>
  </w:style>
  <w:style w:type="paragraph" w:customStyle="1" w:styleId="Wymagania-punkyL2">
    <w:name w:val="Wymagania - punky L2"/>
    <w:basedOn w:val="wymagania-punkty"/>
    <w:qFormat/>
    <w:rsid w:val="00B51BAF"/>
    <w:pPr>
      <w:numPr>
        <w:ilvl w:val="6"/>
      </w:numPr>
    </w:pPr>
    <w:rPr>
      <w:lang w:eastAsia="pl-PL"/>
    </w:rPr>
  </w:style>
  <w:style w:type="paragraph" w:styleId="Legenda">
    <w:name w:val="caption"/>
    <w:aliases w:val="legenda"/>
    <w:basedOn w:val="Normalny"/>
    <w:next w:val="Normalny"/>
    <w:autoRedefine/>
    <w:qFormat/>
    <w:rsid w:val="00E62D34"/>
    <w:pPr>
      <w:keepLines/>
      <w:suppressAutoHyphens/>
      <w:spacing w:before="240" w:after="0" w:line="312" w:lineRule="auto"/>
    </w:pPr>
    <w:rPr>
      <w:rFonts w:asciiTheme="minorHAnsi" w:hAnsiTheme="minorHAnsi" w:cstheme="minorHAnsi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customStyle="1" w:styleId="TytuZnak">
    <w:name w:val="Tytuł Znak"/>
    <w:link w:val="Tytu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qFormat/>
    <w:rsid w:val="00135A73"/>
    <w:pPr>
      <w:keepNext/>
      <w:keepLines/>
      <w:numPr>
        <w:ilvl w:val="0"/>
        <w:numId w:val="0"/>
      </w:numPr>
      <w:spacing w:before="0" w:line="264" w:lineRule="auto"/>
      <w:jc w:val="right"/>
      <w:outlineLvl w:val="9"/>
    </w:pPr>
    <w:rPr>
      <w:rFonts w:asciiTheme="minorHAnsi" w:hAnsiTheme="minorHAnsi" w:cstheme="minorHAnsi"/>
      <w:bCs w:val="0"/>
      <w:i w:val="0"/>
      <w:iCs w:val="0"/>
      <w:smallCaps/>
      <w:color w:val="002060"/>
      <w:sz w:val="36"/>
      <w:szCs w:val="20"/>
    </w:rPr>
  </w:style>
  <w:style w:type="character" w:customStyle="1" w:styleId="PodtytuZnak">
    <w:name w:val="Podtytuł Znak"/>
    <w:link w:val="Podtytu"/>
    <w:rsid w:val="00135A73"/>
    <w:rPr>
      <w:rFonts w:asciiTheme="minorHAnsi" w:eastAsia="Times New Roman" w:hAnsiTheme="minorHAnsi" w:cstheme="minorHAnsi"/>
      <w:b/>
      <w:smallCaps/>
      <w:color w:val="002060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51BAF"/>
    <w:rPr>
      <w:rFonts w:ascii="Tahoma" w:eastAsia="Times New Roman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DB32E1"/>
    <w:pPr>
      <w:tabs>
        <w:tab w:val="left" w:pos="400"/>
        <w:tab w:val="left" w:pos="435"/>
        <w:tab w:val="right" w:leader="dot" w:pos="9062"/>
      </w:tabs>
      <w:spacing w:after="60"/>
      <w:ind w:left="57" w:hanging="57"/>
      <w:jc w:val="left"/>
    </w:pPr>
    <w:rPr>
      <w:b/>
      <w:sz w:val="40"/>
      <w:szCs w:val="44"/>
    </w:rPr>
  </w:style>
  <w:style w:type="paragraph" w:styleId="Spistreci2">
    <w:name w:val="toc 2"/>
    <w:basedOn w:val="Normalny"/>
    <w:next w:val="Normalny"/>
    <w:autoRedefine/>
    <w:uiPriority w:val="39"/>
    <w:unhideWhenUsed/>
    <w:rsid w:val="00731E1A"/>
    <w:pPr>
      <w:spacing w:after="60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731E1A"/>
    <w:pPr>
      <w:tabs>
        <w:tab w:val="left" w:pos="1320"/>
        <w:tab w:val="right" w:leader="dot" w:pos="9062"/>
      </w:tabs>
      <w:spacing w:after="100"/>
      <w:ind w:left="1474" w:hanging="567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customStyle="1" w:styleId="Numerowaniepoz1">
    <w:name w:val="Numerowanie_poz_1"/>
    <w:basedOn w:val="Normalny"/>
    <w:link w:val="Numerowaniepoz1Znak"/>
    <w:autoRedefine/>
    <w:qFormat/>
    <w:rsid w:val="00DC018E"/>
    <w:pPr>
      <w:numPr>
        <w:numId w:val="2"/>
      </w:numPr>
      <w:ind w:left="738" w:hanging="284"/>
    </w:pPr>
  </w:style>
  <w:style w:type="character" w:customStyle="1" w:styleId="Numerowaniepoz1Znak">
    <w:name w:val="Numerowanie_poz_1 Znak"/>
    <w:link w:val="Numerowaniepoz1"/>
    <w:rsid w:val="00DC018E"/>
    <w:rPr>
      <w:rFonts w:eastAsia="Times New Roman"/>
      <w:sz w:val="22"/>
      <w:szCs w:val="24"/>
      <w:lang w:eastAsia="en-US"/>
    </w:rPr>
  </w:style>
  <w:style w:type="paragraph" w:customStyle="1" w:styleId="spistreci-tytu">
    <w:name w:val="spis treści-tytuł"/>
    <w:basedOn w:val="Normalny"/>
    <w:qFormat/>
    <w:rsid w:val="00B51BAF"/>
    <w:pPr>
      <w:pageBreakBefore/>
    </w:pPr>
    <w:rPr>
      <w:b/>
      <w:color w:val="17365D"/>
    </w:rPr>
  </w:style>
  <w:style w:type="paragraph" w:customStyle="1" w:styleId="Tabelanagwekdolewej">
    <w:name w:val="Tabela nagłówek do lewej"/>
    <w:basedOn w:val="Normalny"/>
    <w:autoRedefine/>
    <w:qFormat/>
    <w:rsid w:val="00DE1B42"/>
    <w:pPr>
      <w:spacing w:beforeLines="20" w:before="48" w:afterLines="20" w:after="48" w:line="240" w:lineRule="auto"/>
      <w:jc w:val="left"/>
    </w:pPr>
    <w:rPr>
      <w:b/>
      <w:color w:val="FFFFFF"/>
      <w:sz w:val="20"/>
      <w:szCs w:val="20"/>
      <w:lang w:eastAsia="pl-PL"/>
    </w:rPr>
  </w:style>
  <w:style w:type="paragraph" w:customStyle="1" w:styleId="Tabelanagwekdorodka">
    <w:name w:val="Tabela nagłówek do środka"/>
    <w:basedOn w:val="Tabelanagwekdolewej"/>
    <w:next w:val="Normalny"/>
    <w:autoRedefine/>
    <w:qFormat/>
    <w:rsid w:val="00B51BAF"/>
    <w:pPr>
      <w:jc w:val="center"/>
    </w:pPr>
  </w:style>
  <w:style w:type="paragraph" w:customStyle="1" w:styleId="Tabelanumerowanie1">
    <w:name w:val="Tabela_numerowanie_1"/>
    <w:basedOn w:val="Tabelapunktowanie1"/>
    <w:autoRedefine/>
    <w:qFormat/>
    <w:rsid w:val="00EC643B"/>
    <w:pPr>
      <w:numPr>
        <w:numId w:val="10"/>
      </w:numPr>
      <w:spacing w:before="40" w:after="40" w:line="264" w:lineRule="auto"/>
      <w:ind w:left="340" w:hanging="227"/>
    </w:pPr>
    <w:rPr>
      <w:lang w:eastAsia="pl-PL"/>
    </w:rPr>
  </w:style>
  <w:style w:type="paragraph" w:customStyle="1" w:styleId="Tytudokumentu">
    <w:name w:val="Tytuł dokumentu"/>
    <w:basedOn w:val="Podtytu"/>
    <w:qFormat/>
    <w:rsid w:val="00B51BAF"/>
    <w:pPr>
      <w:spacing w:before="6000"/>
    </w:pPr>
    <w:rPr>
      <w:smallCaps w:val="0"/>
      <w:sz w:val="72"/>
    </w:rPr>
  </w:style>
  <w:style w:type="paragraph" w:customStyle="1" w:styleId="Wyrnienie">
    <w:name w:val="Wyróżnienie"/>
    <w:basedOn w:val="Normalny"/>
    <w:autoRedefine/>
    <w:qFormat/>
    <w:rsid w:val="00B51BAF"/>
    <w:pPr>
      <w:spacing w:before="360"/>
    </w:pPr>
    <w:rPr>
      <w:b/>
      <w:color w:val="000000"/>
    </w:rPr>
  </w:style>
  <w:style w:type="paragraph" w:customStyle="1" w:styleId="Wyrnienie2">
    <w:name w:val="Wyróżnienie_2"/>
    <w:basedOn w:val="Podtytu"/>
    <w:autoRedefine/>
    <w:qFormat/>
    <w:rsid w:val="00B51BAF"/>
    <w:pPr>
      <w:spacing w:before="120"/>
    </w:pPr>
    <w:rPr>
      <w:sz w:val="28"/>
    </w:rPr>
  </w:style>
  <w:style w:type="paragraph" w:customStyle="1" w:styleId="Punktowaniepoz1">
    <w:name w:val="Punktowanie_poz_1"/>
    <w:basedOn w:val="Normalny"/>
    <w:autoRedefine/>
    <w:qFormat/>
    <w:rsid w:val="00DC018E"/>
    <w:pPr>
      <w:numPr>
        <w:numId w:val="3"/>
      </w:numPr>
      <w:ind w:left="738" w:hanging="284"/>
      <w:jc w:val="left"/>
    </w:pPr>
    <w:rPr>
      <w:lang w:eastAsia="pl-PL"/>
    </w:rPr>
  </w:style>
  <w:style w:type="paragraph" w:customStyle="1" w:styleId="Punktowaniepoz2">
    <w:name w:val="Punktowanie_poz_2"/>
    <w:basedOn w:val="Punktowaniepoz1"/>
    <w:autoRedefine/>
    <w:qFormat/>
    <w:rsid w:val="00DC018E"/>
    <w:pPr>
      <w:numPr>
        <w:numId w:val="4"/>
      </w:numPr>
      <w:ind w:left="1418"/>
    </w:pPr>
  </w:style>
  <w:style w:type="paragraph" w:customStyle="1" w:styleId="Punktowaniepoz3">
    <w:name w:val="Punktowanie_poz_3"/>
    <w:basedOn w:val="Punktowaniepoz2"/>
    <w:autoRedefine/>
    <w:qFormat/>
    <w:rsid w:val="00DC018E"/>
    <w:pPr>
      <w:numPr>
        <w:numId w:val="5"/>
      </w:numPr>
      <w:spacing w:before="60" w:after="60"/>
      <w:ind w:left="1985" w:hanging="284"/>
    </w:pPr>
  </w:style>
  <w:style w:type="paragraph" w:customStyle="1" w:styleId="Spistrecinagwek">
    <w:name w:val="Spis treści_nagłówek"/>
    <w:basedOn w:val="Normalny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customStyle="1" w:styleId="WTekstpodstawowy">
    <w:name w:val="W_Tekst podstawowy"/>
    <w:basedOn w:val="Normalny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3C75C1"/>
    <w:pPr>
      <w:suppressAutoHyphens/>
      <w:spacing w:before="20"/>
      <w:ind w:left="720"/>
    </w:pPr>
    <w:rPr>
      <w:rFonts w:eastAsia="Calibri"/>
      <w:szCs w:val="22"/>
    </w:rPr>
  </w:style>
  <w:style w:type="paragraph" w:customStyle="1" w:styleId="wyliczenie1">
    <w:name w:val="wyliczenie1"/>
    <w:basedOn w:val="Normalny"/>
    <w:link w:val="wyliczenie1Znak"/>
    <w:qFormat/>
    <w:rsid w:val="008146C1"/>
    <w:pPr>
      <w:numPr>
        <w:numId w:val="11"/>
      </w:numPr>
      <w:jc w:val="left"/>
    </w:pPr>
  </w:style>
  <w:style w:type="character" w:customStyle="1" w:styleId="wyliczenie1Znak">
    <w:name w:val="wyliczenie1 Znak"/>
    <w:link w:val="wyliczenie1"/>
    <w:rsid w:val="008146C1"/>
    <w:rPr>
      <w:rFonts w:eastAsia="Times New Roman"/>
      <w:sz w:val="22"/>
      <w:szCs w:val="24"/>
      <w:lang w:eastAsia="en-US"/>
    </w:rPr>
  </w:style>
  <w:style w:type="character" w:customStyle="1" w:styleId="apple-converted-space">
    <w:name w:val="apple-converted-space"/>
    <w:rsid w:val="008146C1"/>
  </w:style>
  <w:style w:type="paragraph" w:customStyle="1" w:styleId="Zawartotabeli">
    <w:name w:val="Zawartość tabeli"/>
    <w:basedOn w:val="Normalny"/>
    <w:rsid w:val="00033179"/>
    <w:pPr>
      <w:widowControl w:val="0"/>
      <w:suppressLineNumbers/>
      <w:suppressAutoHyphens/>
      <w:spacing w:before="0" w:after="0" w:line="240" w:lineRule="auto"/>
      <w:jc w:val="left"/>
    </w:pPr>
    <w:rPr>
      <w:rFonts w:ascii="Times New Roman" w:hAnsi="Times New Roman"/>
      <w:sz w:val="24"/>
      <w:lang w:eastAsia="pl-PL"/>
    </w:rPr>
  </w:style>
  <w:style w:type="paragraph" w:styleId="Poprawka">
    <w:name w:val="Revision"/>
    <w:hidden/>
    <w:uiPriority w:val="99"/>
    <w:semiHidden/>
    <w:rsid w:val="001C606F"/>
    <w:rPr>
      <w:rFonts w:eastAsia="Times New Roman"/>
      <w:sz w:val="22"/>
      <w:szCs w:val="24"/>
      <w:lang w:eastAsia="en-US"/>
    </w:rPr>
  </w:style>
  <w:style w:type="character" w:customStyle="1" w:styleId="AkapitzlistZnak">
    <w:name w:val="Akapit z listą Znak"/>
    <w:aliases w:val="Numerowanie Znak,L1 Znak,Akapit z listą5 Znak,Akapit normalny Znak,Akapit z listą1 Znak"/>
    <w:link w:val="Akapitzlist"/>
    <w:uiPriority w:val="34"/>
    <w:locked/>
    <w:rsid w:val="007E252C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64E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9E3769"/>
    <w:rPr>
      <w:color w:val="605E5C"/>
      <w:shd w:val="clear" w:color="auto" w:fill="E1DFDD"/>
    </w:rPr>
  </w:style>
  <w:style w:type="table" w:styleId="redniasiatka3akcent1">
    <w:name w:val="Medium Grid 3 Accent 1"/>
    <w:basedOn w:val="Standardowy"/>
    <w:uiPriority w:val="69"/>
    <w:rsid w:val="00D66B1F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iatkatabelijasna">
    <w:name w:val="Grid Table Light"/>
    <w:basedOn w:val="Standardowy"/>
    <w:uiPriority w:val="40"/>
    <w:rsid w:val="0032558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ormaltextrun">
    <w:name w:val="normaltextrun"/>
    <w:basedOn w:val="Domylnaczcionkaakapitu"/>
    <w:rsid w:val="00310D67"/>
  </w:style>
  <w:style w:type="character" w:customStyle="1" w:styleId="spellingerror">
    <w:name w:val="spellingerror"/>
    <w:basedOn w:val="Domylnaczcionkaakapitu"/>
    <w:rsid w:val="004E2509"/>
  </w:style>
  <w:style w:type="character" w:customStyle="1" w:styleId="eop">
    <w:name w:val="eop"/>
    <w:basedOn w:val="Domylnaczcionkaakapitu"/>
    <w:rsid w:val="004E2509"/>
  </w:style>
  <w:style w:type="paragraph" w:customStyle="1" w:styleId="paragraph">
    <w:name w:val="paragraph"/>
    <w:basedOn w:val="Normalny"/>
    <w:rsid w:val="00EA4B11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pl-PL"/>
    </w:rPr>
  </w:style>
  <w:style w:type="character" w:customStyle="1" w:styleId="contextualspellingandgrammarerror">
    <w:name w:val="contextualspellingandgrammarerror"/>
    <w:basedOn w:val="Domylnaczcionkaakapitu"/>
    <w:rsid w:val="002B19F1"/>
  </w:style>
  <w:style w:type="character" w:customStyle="1" w:styleId="ui-provider">
    <w:name w:val="ui-provider"/>
    <w:basedOn w:val="Domylnaczcionkaakapitu"/>
    <w:rsid w:val="007A2323"/>
  </w:style>
  <w:style w:type="character" w:customStyle="1" w:styleId="Italics">
    <w:name w:val="Italics"/>
    <w:uiPriority w:val="99"/>
    <w:rsid w:val="00E12B6B"/>
    <w:rPr>
      <w:i/>
      <w:iCs/>
    </w:rPr>
  </w:style>
  <w:style w:type="character" w:customStyle="1" w:styleId="Bold">
    <w:name w:val="Bold"/>
    <w:uiPriority w:val="99"/>
    <w:rsid w:val="00E12B6B"/>
    <w:rPr>
      <w:b/>
      <w:bCs/>
    </w:rPr>
  </w:style>
  <w:style w:type="paragraph" w:customStyle="1" w:styleId="Properties">
    <w:name w:val="Properties"/>
    <w:next w:val="Normalny"/>
    <w:uiPriority w:val="99"/>
    <w:rsid w:val="00E12B6B"/>
    <w:pPr>
      <w:widowControl w:val="0"/>
      <w:autoSpaceDE w:val="0"/>
      <w:autoSpaceDN w:val="0"/>
      <w:adjustRightInd w:val="0"/>
      <w:jc w:val="right"/>
    </w:pPr>
    <w:rPr>
      <w:rFonts w:ascii="Times New Roman" w:eastAsiaTheme="minorEastAsia" w:hAnsi="Times New Roman"/>
      <w:color w:val="5F5F5F"/>
      <w14:ligatures w14:val="standardContextual"/>
    </w:rPr>
  </w:style>
  <w:style w:type="paragraph" w:customStyle="1" w:styleId="Notes">
    <w:name w:val="Notes"/>
    <w:next w:val="Normalny"/>
    <w:uiPriority w:val="99"/>
    <w:rsid w:val="00E12B6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14:ligatures w14:val="standardContextual"/>
    </w:rPr>
  </w:style>
  <w:style w:type="paragraph" w:customStyle="1" w:styleId="TableHeading">
    <w:name w:val="Table Heading"/>
    <w:next w:val="Normalny"/>
    <w:uiPriority w:val="99"/>
    <w:rsid w:val="00E12B6B"/>
    <w:pPr>
      <w:widowControl w:val="0"/>
      <w:autoSpaceDE w:val="0"/>
      <w:autoSpaceDN w:val="0"/>
      <w:adjustRightInd w:val="0"/>
      <w:spacing w:before="80" w:after="40"/>
      <w:ind w:left="90" w:right="90"/>
    </w:pPr>
    <w:rPr>
      <w:rFonts w:ascii="Times New Roman" w:eastAsiaTheme="minorEastAsia" w:hAnsi="Times New Roman"/>
      <w:b/>
      <w:bCs/>
      <w:sz w:val="18"/>
      <w:szCs w:val="18"/>
      <w14:ligatures w14:val="standardContextual"/>
    </w:rPr>
  </w:style>
  <w:style w:type="paragraph" w:customStyle="1" w:styleId="TableTextNormal">
    <w:name w:val="Table Text Normal"/>
    <w:next w:val="Normalny"/>
    <w:uiPriority w:val="99"/>
    <w:rsid w:val="00E12B6B"/>
    <w:pPr>
      <w:widowControl w:val="0"/>
      <w:autoSpaceDE w:val="0"/>
      <w:autoSpaceDN w:val="0"/>
      <w:adjustRightInd w:val="0"/>
      <w:spacing w:before="20" w:after="20"/>
      <w:ind w:left="270" w:right="270"/>
    </w:pPr>
    <w:rPr>
      <w:rFonts w:ascii="Times New Roman" w:eastAsiaTheme="minorEastAsia" w:hAnsi="Times New Roman"/>
      <w:sz w:val="18"/>
      <w:szCs w:val="18"/>
      <w14:ligatures w14:val="standardContextual"/>
    </w:rPr>
  </w:style>
  <w:style w:type="paragraph" w:customStyle="1" w:styleId="TableHeadingLight">
    <w:name w:val="Table Heading Light"/>
    <w:next w:val="Normalny"/>
    <w:uiPriority w:val="99"/>
    <w:rsid w:val="00E12B6B"/>
    <w:pPr>
      <w:widowControl w:val="0"/>
      <w:autoSpaceDE w:val="0"/>
      <w:autoSpaceDN w:val="0"/>
      <w:adjustRightInd w:val="0"/>
      <w:spacing w:before="80" w:after="40"/>
      <w:ind w:left="90" w:right="90"/>
    </w:pPr>
    <w:rPr>
      <w:rFonts w:ascii="Times New Roman" w:eastAsiaTheme="minorEastAsia" w:hAnsi="Times New Roman"/>
      <w:b/>
      <w:bCs/>
      <w:color w:val="4F4F4F"/>
      <w:sz w:val="18"/>
      <w:szCs w:val="18"/>
      <w14:ligatures w14:val="standardContextual"/>
    </w:rPr>
  </w:style>
  <w:style w:type="character" w:customStyle="1" w:styleId="TableFieldLabel">
    <w:name w:val="Table Field Label"/>
    <w:uiPriority w:val="99"/>
    <w:rsid w:val="00E12B6B"/>
    <w:rPr>
      <w:rFonts w:ascii="Times New Roman" w:hAnsi="Times New Roman" w:cs="Times New Roman"/>
      <w:color w:val="6F6F6F"/>
    </w:rPr>
  </w:style>
  <w:style w:type="paragraph" w:styleId="NormalnyWeb">
    <w:name w:val="Normal (Web)"/>
    <w:basedOn w:val="Normalny"/>
    <w:uiPriority w:val="99"/>
    <w:unhideWhenUsed/>
    <w:rsid w:val="000C259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pl-PL"/>
    </w:rPr>
  </w:style>
  <w:style w:type="paragraph" w:customStyle="1" w:styleId="Nagowek3">
    <w:name w:val="Nagłowek 3"/>
    <w:basedOn w:val="Nagwek2"/>
    <w:link w:val="Nagowek3Znak"/>
    <w:qFormat/>
    <w:rsid w:val="00F545D9"/>
    <w:pPr>
      <w:numPr>
        <w:ilvl w:val="0"/>
        <w:numId w:val="0"/>
      </w:numPr>
      <w:spacing w:before="240" w:after="240"/>
      <w:ind w:left="1224" w:hanging="504"/>
    </w:pPr>
  </w:style>
  <w:style w:type="character" w:customStyle="1" w:styleId="Nagowek3Znak">
    <w:name w:val="Nagłowek 3 Znak"/>
    <w:basedOn w:val="Nagwek2Znak"/>
    <w:link w:val="Nagowek3"/>
    <w:rsid w:val="00067040"/>
    <w:rPr>
      <w:b/>
      <w:bCs/>
      <w:color w:val="1F497D" w:themeColor="text2"/>
      <w:sz w:val="32"/>
      <w:szCs w:val="32"/>
      <w:lang w:eastAsia="en-US"/>
    </w:rPr>
  </w:style>
  <w:style w:type="character" w:customStyle="1" w:styleId="cf01">
    <w:name w:val="cf01"/>
    <w:basedOn w:val="Domylnaczcionkaakapitu"/>
    <w:rsid w:val="009A51D8"/>
    <w:rPr>
      <w:rFonts w:ascii="Segoe UI" w:hAnsi="Segoe UI" w:cs="Segoe UI" w:hint="default"/>
      <w:sz w:val="18"/>
      <w:szCs w:val="18"/>
    </w:rPr>
  </w:style>
  <w:style w:type="character" w:customStyle="1" w:styleId="mw-headline">
    <w:name w:val="mw-headline"/>
    <w:basedOn w:val="Domylnaczcionkaakapitu"/>
    <w:rsid w:val="00695746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82E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82E95"/>
    <w:rPr>
      <w:rFonts w:ascii="Courier New" w:eastAsia="Times New Roman" w:hAnsi="Courier New" w:cs="Courier New"/>
    </w:rPr>
  </w:style>
  <w:style w:type="character" w:customStyle="1" w:styleId="scxw29119287">
    <w:name w:val="scxw29119287"/>
    <w:basedOn w:val="Domylnaczcionkaakapitu"/>
    <w:rsid w:val="00E51C3D"/>
  </w:style>
  <w:style w:type="character" w:customStyle="1" w:styleId="fn-ref">
    <w:name w:val="fn-ref"/>
    <w:basedOn w:val="Domylnaczcionkaakapitu"/>
    <w:rsid w:val="007F0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1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2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7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7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7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8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0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6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2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4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0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56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0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50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77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8218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68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2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0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9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9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89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03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4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28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9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2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95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24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1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02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76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1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6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33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0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78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7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33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96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1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82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2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88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94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58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30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78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70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23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35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2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16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92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70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21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14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07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05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5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2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34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09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37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0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42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3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8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9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28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8570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9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55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92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0967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9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79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34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408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8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07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14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889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38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44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5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99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25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1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192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12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8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164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48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59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27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65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240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48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890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95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295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30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9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82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678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02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95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330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5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48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55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423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74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24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715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0903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1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0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36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114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7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74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27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8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4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15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934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44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4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8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83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75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04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7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1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83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81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4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5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19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2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8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85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348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47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3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56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4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awlows\Downloads\P1%20-%20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Hiperlink xmlns="9c74927f-2f07-45c2-8c27-d33f1e79f432">
      <Url xsi:nil="true"/>
      <Description xsi:nil="true"/>
    </Hiperlink>
    <lcf76f155ced4ddcb4097134ff3c332f xmlns="9c74927f-2f07-45c2-8c27-d33f1e79f432">
      <Terms xmlns="http://schemas.microsoft.com/office/infopath/2007/PartnerControls"/>
    </lcf76f155ced4ddcb4097134ff3c332f>
    <Liczba xmlns="9c74927f-2f07-45c2-8c27-d33f1e79f432" xsi:nil="true"/>
    <TaxCatchAll xmlns="2b4fec8c-6342-430f-9a53-83f3fffa363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8" ma:contentTypeDescription="Utwórz nowy dokument." ma:contentTypeScope="" ma:versionID="e38decae5e97aaa386c7a4fac7a70e59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463928c459767f9a3aa02c69950b4111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B0864-FBFC-498C-A25E-B76B05409173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c74927f-2f07-45c2-8c27-d33f1e79f432"/>
    <ds:schemaRef ds:uri="http://purl.org/dc/elements/1.1/"/>
    <ds:schemaRef ds:uri="http://schemas.microsoft.com/office/2006/metadata/properties"/>
    <ds:schemaRef ds:uri="2b4fec8c-6342-430f-9a53-83f3fffa363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39AB142-A28B-4DA1-AE2E-B879E9887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985B80-3587-47D1-8788-56346B98F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952EE-B01C-4B8E-821A-127F28375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P1 - szablon</Template>
  <TotalTime>2</TotalTime>
  <Pages>5</Pages>
  <Words>685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P1-DS-Koncepcja integracji z NFZ_v0.2</vt:lpstr>
    </vt:vector>
  </TitlesOfParts>
  <Company>Centrum Systemów Informacyjnych Ochrony Zdrowia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P1-DS-Koncepcja integracji z NFZ_v0.2</dc:title>
  <dc:subject/>
  <dc:creator>Jakub Chwastek</dc:creator>
  <cp:keywords/>
  <cp:lastModifiedBy>Chwastek Jakub</cp:lastModifiedBy>
  <cp:revision>2</cp:revision>
  <dcterms:created xsi:type="dcterms:W3CDTF">2024-12-17T10:07:00Z</dcterms:created>
  <dcterms:modified xsi:type="dcterms:W3CDTF">2024-12-17T10:07:00Z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Order">
    <vt:r8>588000</vt:r8>
  </property>
  <property fmtid="{D5CDD505-2E9C-101B-9397-08002B2CF9AE}" pid="4" name="MediaServiceImageTags">
    <vt:lpwstr/>
  </property>
</Properties>
</file>